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X="-577" w:tblpY="15"/>
        <w:tblW w:w="1495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691"/>
        <w:gridCol w:w="3756"/>
        <w:gridCol w:w="3497"/>
        <w:gridCol w:w="4006"/>
      </w:tblGrid>
      <w:tr w:rsidR="00F65635" w:rsidRPr="0056250F" w14:paraId="4ACE30FC" w14:textId="77777777" w:rsidTr="00B012E0">
        <w:trPr>
          <w:trHeight w:val="149"/>
        </w:trPr>
        <w:tc>
          <w:tcPr>
            <w:tcW w:w="14950" w:type="dxa"/>
            <w:gridSpan w:val="4"/>
            <w:tcBorders>
              <w:top w:val="single" w:sz="8" w:space="0" w:color="AFABAB"/>
              <w:left w:val="single" w:sz="8" w:space="0" w:color="AFABAB"/>
              <w:bottom w:val="single" w:sz="8" w:space="0" w:color="AFABAB"/>
              <w:right w:val="single" w:sz="8" w:space="0" w:color="AFABAB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282B106" w14:textId="77777777" w:rsidR="00F65635" w:rsidRPr="00F65635" w:rsidRDefault="00F65635" w:rsidP="00C70E22">
            <w:pPr>
              <w:pStyle w:val="Heading3"/>
              <w:tabs>
                <w:tab w:val="left" w:pos="284"/>
              </w:tabs>
              <w:spacing w:before="0" w:after="0"/>
              <w:contextualSpacing/>
              <w:jc w:val="center"/>
              <w:rPr>
                <w:sz w:val="36"/>
                <w:szCs w:val="36"/>
              </w:rPr>
            </w:pPr>
            <w:r w:rsidRPr="00F65635">
              <w:rPr>
                <w:sz w:val="36"/>
                <w:szCs w:val="36"/>
                <w:lang w:val="en-IN"/>
              </w:rPr>
              <w:t>Expanding single brackets</w:t>
            </w:r>
          </w:p>
        </w:tc>
      </w:tr>
      <w:tr w:rsidR="00B012E0" w:rsidRPr="00480B62" w14:paraId="4DD121CD" w14:textId="77777777" w:rsidTr="00B012E0">
        <w:trPr>
          <w:trHeight w:val="231"/>
        </w:trPr>
        <w:tc>
          <w:tcPr>
            <w:tcW w:w="3691" w:type="dxa"/>
            <w:tcBorders>
              <w:top w:val="single" w:sz="8" w:space="0" w:color="AFABAB"/>
              <w:left w:val="single" w:sz="8" w:space="0" w:color="AFABAB"/>
              <w:bottom w:val="single" w:sz="8" w:space="0" w:color="AFABAB"/>
              <w:right w:val="single" w:sz="8" w:space="0" w:color="AFABAB"/>
            </w:tcBorders>
            <w:shd w:val="clear" w:color="auto" w:fill="FF7C8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33A0C69" w14:textId="77777777" w:rsidR="00F65635" w:rsidRPr="00AA77DA" w:rsidRDefault="00F65635" w:rsidP="00C70E22">
            <w:pPr>
              <w:pStyle w:val="Heading3"/>
              <w:tabs>
                <w:tab w:val="left" w:pos="284"/>
              </w:tabs>
              <w:spacing w:before="0" w:after="0"/>
              <w:contextualSpacing/>
              <w:rPr>
                <w:b w:val="0"/>
                <w:bCs w:val="0"/>
              </w:rPr>
            </w:pPr>
            <w:r w:rsidRPr="00AA77DA">
              <w:rPr>
                <w:b w:val="0"/>
                <w:bCs w:val="0"/>
                <w:lang w:val="en-IN"/>
              </w:rPr>
              <w:t>(a)</w:t>
            </w:r>
          </w:p>
        </w:tc>
        <w:tc>
          <w:tcPr>
            <w:tcW w:w="3756" w:type="dxa"/>
            <w:tcBorders>
              <w:top w:val="single" w:sz="8" w:space="0" w:color="AFABAB"/>
              <w:left w:val="single" w:sz="8" w:space="0" w:color="AFABAB"/>
              <w:bottom w:val="single" w:sz="8" w:space="0" w:color="AFABAB"/>
              <w:right w:val="single" w:sz="8" w:space="0" w:color="AFABAB"/>
            </w:tcBorders>
            <w:shd w:val="clear" w:color="auto" w:fill="FF7C8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FB0251" w14:textId="77777777" w:rsidR="00F65635" w:rsidRPr="00AA77DA" w:rsidRDefault="00F65635" w:rsidP="00C70E22">
            <w:pPr>
              <w:pStyle w:val="Heading3"/>
              <w:tabs>
                <w:tab w:val="left" w:pos="284"/>
              </w:tabs>
              <w:spacing w:before="0" w:after="0"/>
              <w:contextualSpacing/>
              <w:rPr>
                <w:b w:val="0"/>
                <w:bCs w:val="0"/>
              </w:rPr>
            </w:pPr>
            <w:r w:rsidRPr="00AA77DA">
              <w:rPr>
                <w:b w:val="0"/>
                <w:bCs w:val="0"/>
                <w:lang w:val="en-IN"/>
              </w:rPr>
              <w:t>(b)</w:t>
            </w:r>
          </w:p>
        </w:tc>
        <w:tc>
          <w:tcPr>
            <w:tcW w:w="3497" w:type="dxa"/>
            <w:tcBorders>
              <w:top w:val="single" w:sz="8" w:space="0" w:color="AFABAB"/>
              <w:left w:val="single" w:sz="8" w:space="0" w:color="AFABAB"/>
              <w:bottom w:val="single" w:sz="8" w:space="0" w:color="AFABAB"/>
              <w:right w:val="single" w:sz="8" w:space="0" w:color="AFABAB"/>
            </w:tcBorders>
            <w:shd w:val="clear" w:color="auto" w:fill="FF7C8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94C606" w14:textId="77777777" w:rsidR="00F65635" w:rsidRPr="00AA77DA" w:rsidRDefault="00F65635" w:rsidP="00C70E22">
            <w:pPr>
              <w:pStyle w:val="Heading3"/>
              <w:tabs>
                <w:tab w:val="left" w:pos="284"/>
              </w:tabs>
              <w:spacing w:before="0" w:after="0"/>
              <w:contextualSpacing/>
              <w:rPr>
                <w:b w:val="0"/>
                <w:bCs w:val="0"/>
              </w:rPr>
            </w:pPr>
            <w:r w:rsidRPr="00AA77DA">
              <w:rPr>
                <w:b w:val="0"/>
                <w:bCs w:val="0"/>
                <w:lang w:val="en-IN"/>
              </w:rPr>
              <w:t>(c)</w:t>
            </w:r>
          </w:p>
        </w:tc>
        <w:tc>
          <w:tcPr>
            <w:tcW w:w="4005" w:type="dxa"/>
            <w:tcBorders>
              <w:top w:val="single" w:sz="8" w:space="0" w:color="AFABAB"/>
              <w:left w:val="single" w:sz="8" w:space="0" w:color="AFABAB"/>
              <w:bottom w:val="single" w:sz="8" w:space="0" w:color="AFABAB"/>
              <w:right w:val="single" w:sz="8" w:space="0" w:color="AFABAB"/>
            </w:tcBorders>
            <w:shd w:val="clear" w:color="auto" w:fill="FF7C8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7DC3E6" w14:textId="77777777" w:rsidR="00F65635" w:rsidRPr="00AA77DA" w:rsidRDefault="00F65635" w:rsidP="00C70E22">
            <w:pPr>
              <w:pStyle w:val="Heading3"/>
              <w:tabs>
                <w:tab w:val="left" w:pos="284"/>
              </w:tabs>
              <w:spacing w:before="0" w:after="0"/>
              <w:contextualSpacing/>
              <w:rPr>
                <w:b w:val="0"/>
                <w:bCs w:val="0"/>
              </w:rPr>
            </w:pPr>
            <w:r w:rsidRPr="00AA77DA">
              <w:rPr>
                <w:b w:val="0"/>
                <w:bCs w:val="0"/>
                <w:lang w:val="en-IN"/>
              </w:rPr>
              <w:t>(d)</w:t>
            </w:r>
          </w:p>
        </w:tc>
      </w:tr>
      <w:tr w:rsidR="00B012E0" w:rsidRPr="00480B62" w14:paraId="604D0ED3" w14:textId="77777777" w:rsidTr="00B012E0">
        <w:trPr>
          <w:trHeight w:val="801"/>
        </w:trPr>
        <w:tc>
          <w:tcPr>
            <w:tcW w:w="3691" w:type="dxa"/>
            <w:tcBorders>
              <w:top w:val="single" w:sz="8" w:space="0" w:color="AFABAB"/>
              <w:left w:val="single" w:sz="8" w:space="0" w:color="AFABAB"/>
              <w:bottom w:val="single" w:sz="8" w:space="0" w:color="AFABAB"/>
              <w:right w:val="single" w:sz="8" w:space="0" w:color="AFABAB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B0A87BE" w14:textId="2721C8CD" w:rsidR="00F65635" w:rsidRPr="00AA77DA" w:rsidRDefault="00F65635" w:rsidP="00C70E22">
            <w:pPr>
              <w:pStyle w:val="Heading3"/>
              <w:tabs>
                <w:tab w:val="left" w:pos="284"/>
              </w:tabs>
              <w:spacing w:before="0"/>
              <w:contextualSpacing/>
              <w:jc w:val="center"/>
              <w:rPr>
                <w:rFonts w:ascii="Cambria Math" w:hAnsi="Cambria Math"/>
                <w:sz w:val="28"/>
                <w:szCs w:val="28"/>
              </w:rPr>
            </w:pPr>
            <w:r w:rsidRPr="00AA77DA">
              <w:rPr>
                <w:b w:val="0"/>
                <w:bCs w:val="0"/>
                <w:lang w:val="en-IN"/>
              </w:rPr>
              <w:t>Expan</w:t>
            </w:r>
            <w:r w:rsidRPr="00C535A9">
              <w:rPr>
                <w:b w:val="0"/>
                <w:bCs w:val="0"/>
                <w:lang w:val="en-IN"/>
              </w:rPr>
              <w:t>d</w:t>
            </w:r>
            <w:r>
              <w:rPr>
                <w:b w:val="0"/>
                <w:bCs w:val="0"/>
                <w:lang w:val="en-IN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IN"/>
                </w:rPr>
                <m:t>2</m:t>
              </m:r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IN"/>
                </w:rPr>
                <m:t>(x+5)</m:t>
              </m:r>
            </m:oMath>
          </w:p>
        </w:tc>
        <w:tc>
          <w:tcPr>
            <w:tcW w:w="3756" w:type="dxa"/>
            <w:tcBorders>
              <w:top w:val="single" w:sz="8" w:space="0" w:color="AFABAB"/>
              <w:left w:val="single" w:sz="8" w:space="0" w:color="AFABAB"/>
              <w:bottom w:val="single" w:sz="8" w:space="0" w:color="AFABAB"/>
              <w:right w:val="single" w:sz="8" w:space="0" w:color="AFABAB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E066ECD" w14:textId="77777777" w:rsidR="00F65635" w:rsidRPr="00AA77DA" w:rsidRDefault="00F65635" w:rsidP="00C70E22">
            <w:pPr>
              <w:pStyle w:val="Heading3"/>
              <w:tabs>
                <w:tab w:val="left" w:pos="284"/>
              </w:tabs>
              <w:spacing w:before="0"/>
              <w:contextualSpacing/>
              <w:jc w:val="center"/>
              <w:rPr>
                <w:rFonts w:ascii="Cambria Math" w:hAnsi="Cambria Math"/>
                <w:sz w:val="28"/>
                <w:szCs w:val="28"/>
              </w:rPr>
            </w:pPr>
            <w:r w:rsidRPr="00AA77DA">
              <w:rPr>
                <w:b w:val="0"/>
                <w:bCs w:val="0"/>
                <w:lang w:val="en-IN"/>
              </w:rPr>
              <w:t>Expand</w:t>
            </w:r>
            <w:r w:rsidRPr="00AA77DA">
              <w:rPr>
                <w:b w:val="0"/>
                <w:bCs w:val="0"/>
                <w:sz w:val="28"/>
                <w:szCs w:val="28"/>
                <w:lang w:val="en-IN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IN"/>
                </w:rPr>
                <m:t>3(6-x)</m:t>
              </m:r>
            </m:oMath>
          </w:p>
        </w:tc>
        <w:tc>
          <w:tcPr>
            <w:tcW w:w="3497" w:type="dxa"/>
            <w:tcBorders>
              <w:top w:val="single" w:sz="8" w:space="0" w:color="AFABAB"/>
              <w:left w:val="single" w:sz="8" w:space="0" w:color="AFABAB"/>
              <w:bottom w:val="single" w:sz="8" w:space="0" w:color="AFABAB"/>
              <w:right w:val="single" w:sz="8" w:space="0" w:color="AFABAB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7D55BCE" w14:textId="77777777" w:rsidR="00F65635" w:rsidRPr="00AA77DA" w:rsidRDefault="00F65635" w:rsidP="00C70E22">
            <w:pPr>
              <w:pStyle w:val="Heading3"/>
              <w:tabs>
                <w:tab w:val="left" w:pos="284"/>
              </w:tabs>
              <w:spacing w:before="0"/>
              <w:contextualSpacing/>
              <w:jc w:val="center"/>
              <w:rPr>
                <w:rFonts w:ascii="Cambria Math" w:hAnsi="Cambria Math"/>
                <w:i/>
                <w:iCs/>
                <w:sz w:val="28"/>
                <w:szCs w:val="28"/>
              </w:rPr>
            </w:pPr>
            <w:r w:rsidRPr="00C535A9">
              <w:rPr>
                <w:b w:val="0"/>
                <w:bCs w:val="0"/>
                <w:lang w:val="en-IN"/>
              </w:rPr>
              <w:t>Expand</w:t>
            </w:r>
            <w:r w:rsidRPr="00AA77DA">
              <w:rPr>
                <w:b w:val="0"/>
                <w:bCs w:val="0"/>
                <w:sz w:val="28"/>
                <w:szCs w:val="28"/>
                <w:lang w:val="en-IN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IN"/>
                </w:rPr>
                <m:t>x(x-3)</m:t>
              </m:r>
            </m:oMath>
          </w:p>
          <w:p w14:paraId="3F2FC38E" w14:textId="77777777" w:rsidR="00F65635" w:rsidRPr="00AA77DA" w:rsidRDefault="00F65635" w:rsidP="00C70E22">
            <w:pPr>
              <w:pStyle w:val="Heading3"/>
              <w:tabs>
                <w:tab w:val="left" w:pos="284"/>
              </w:tabs>
              <w:spacing w:before="0" w:after="0"/>
              <w:contextualSpacing/>
              <w:jc w:val="center"/>
              <w:rPr>
                <w:b w:val="0"/>
                <w:bCs w:val="0"/>
              </w:rPr>
            </w:pPr>
          </w:p>
        </w:tc>
        <w:tc>
          <w:tcPr>
            <w:tcW w:w="4005" w:type="dxa"/>
            <w:tcBorders>
              <w:top w:val="single" w:sz="8" w:space="0" w:color="AFABAB"/>
              <w:left w:val="single" w:sz="8" w:space="0" w:color="AFABAB"/>
              <w:bottom w:val="single" w:sz="8" w:space="0" w:color="AFABAB"/>
              <w:right w:val="single" w:sz="8" w:space="0" w:color="AFABAB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6DF0A2" w14:textId="77777777" w:rsidR="00F65635" w:rsidRPr="00BB581F" w:rsidRDefault="00F65635" w:rsidP="00C70E22">
            <w:pPr>
              <w:pStyle w:val="Heading3"/>
              <w:tabs>
                <w:tab w:val="left" w:pos="284"/>
              </w:tabs>
              <w:spacing w:before="0"/>
              <w:contextualSpacing/>
              <w:jc w:val="center"/>
              <w:rPr>
                <w:rFonts w:ascii="Cambria Math" w:hAnsi="Cambria Math"/>
                <w:i/>
                <w:iCs/>
                <w:sz w:val="28"/>
                <w:szCs w:val="28"/>
              </w:rPr>
            </w:pPr>
            <w:r w:rsidRPr="00AA77DA">
              <w:rPr>
                <w:b w:val="0"/>
                <w:bCs w:val="0"/>
                <w:lang w:val="en-IN"/>
              </w:rPr>
              <w:t>Expand</w:t>
            </w:r>
            <w:r w:rsidRPr="00AA77DA">
              <w:rPr>
                <w:b w:val="0"/>
                <w:bCs w:val="0"/>
                <w:sz w:val="28"/>
                <w:szCs w:val="28"/>
                <w:lang w:val="en-IN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IN"/>
                </w:rPr>
                <m:t>a(5+a)</m:t>
              </m:r>
            </m:oMath>
          </w:p>
          <w:p w14:paraId="62B54CB8" w14:textId="77777777" w:rsidR="00F65635" w:rsidRPr="00AA77DA" w:rsidRDefault="00F65635" w:rsidP="00C70E22">
            <w:pPr>
              <w:pStyle w:val="Heading3"/>
              <w:tabs>
                <w:tab w:val="left" w:pos="284"/>
              </w:tabs>
              <w:spacing w:before="0" w:after="0"/>
              <w:contextualSpacing/>
              <w:jc w:val="center"/>
              <w:rPr>
                <w:b w:val="0"/>
                <w:bCs w:val="0"/>
              </w:rPr>
            </w:pPr>
          </w:p>
        </w:tc>
      </w:tr>
      <w:tr w:rsidR="00B012E0" w:rsidRPr="00480B62" w14:paraId="1DC0F159" w14:textId="77777777" w:rsidTr="00B012E0">
        <w:trPr>
          <w:trHeight w:val="198"/>
        </w:trPr>
        <w:tc>
          <w:tcPr>
            <w:tcW w:w="3691" w:type="dxa"/>
            <w:tcBorders>
              <w:top w:val="single" w:sz="8" w:space="0" w:color="AFABAB"/>
              <w:left w:val="single" w:sz="8" w:space="0" w:color="AFABAB"/>
              <w:bottom w:val="single" w:sz="8" w:space="0" w:color="AFABAB"/>
              <w:right w:val="single" w:sz="8" w:space="0" w:color="AFABAB"/>
            </w:tcBorders>
            <w:shd w:val="clear" w:color="auto" w:fill="FFC0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73EA8A5" w14:textId="77777777" w:rsidR="00F65635" w:rsidRPr="00AA77DA" w:rsidRDefault="00F65635" w:rsidP="00C70E22">
            <w:pPr>
              <w:pStyle w:val="Heading3"/>
              <w:tabs>
                <w:tab w:val="left" w:pos="284"/>
              </w:tabs>
              <w:spacing w:before="0" w:after="0"/>
              <w:contextualSpacing/>
              <w:rPr>
                <w:b w:val="0"/>
                <w:bCs w:val="0"/>
              </w:rPr>
            </w:pPr>
            <w:r w:rsidRPr="00AA77DA">
              <w:rPr>
                <w:b w:val="0"/>
                <w:bCs w:val="0"/>
                <w:lang w:val="en-IN"/>
              </w:rPr>
              <w:t>(e)</w:t>
            </w:r>
          </w:p>
        </w:tc>
        <w:tc>
          <w:tcPr>
            <w:tcW w:w="3756" w:type="dxa"/>
            <w:tcBorders>
              <w:top w:val="single" w:sz="8" w:space="0" w:color="AFABAB"/>
              <w:left w:val="single" w:sz="8" w:space="0" w:color="AFABAB"/>
              <w:bottom w:val="single" w:sz="8" w:space="0" w:color="AFABAB"/>
              <w:right w:val="single" w:sz="8" w:space="0" w:color="AFABAB"/>
            </w:tcBorders>
            <w:shd w:val="clear" w:color="auto" w:fill="FFC0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9D87C50" w14:textId="77777777" w:rsidR="00F65635" w:rsidRPr="00AA77DA" w:rsidRDefault="00F65635" w:rsidP="00C70E22">
            <w:pPr>
              <w:pStyle w:val="Heading3"/>
              <w:tabs>
                <w:tab w:val="left" w:pos="284"/>
              </w:tabs>
              <w:spacing w:before="0" w:after="0"/>
              <w:contextualSpacing/>
              <w:rPr>
                <w:b w:val="0"/>
                <w:bCs w:val="0"/>
              </w:rPr>
            </w:pPr>
            <w:r w:rsidRPr="00AA77DA">
              <w:rPr>
                <w:b w:val="0"/>
                <w:bCs w:val="0"/>
                <w:lang w:val="en-IN"/>
              </w:rPr>
              <w:t>(f)</w:t>
            </w:r>
          </w:p>
        </w:tc>
        <w:tc>
          <w:tcPr>
            <w:tcW w:w="3497" w:type="dxa"/>
            <w:tcBorders>
              <w:top w:val="single" w:sz="8" w:space="0" w:color="AFABAB"/>
              <w:left w:val="single" w:sz="8" w:space="0" w:color="AFABAB"/>
              <w:bottom w:val="single" w:sz="8" w:space="0" w:color="AFABAB"/>
              <w:right w:val="single" w:sz="8" w:space="0" w:color="AFABAB"/>
            </w:tcBorders>
            <w:shd w:val="clear" w:color="auto" w:fill="FFC0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125CFA5" w14:textId="77777777" w:rsidR="00F65635" w:rsidRPr="00AA77DA" w:rsidRDefault="00F65635" w:rsidP="00C70E22">
            <w:pPr>
              <w:pStyle w:val="Heading3"/>
              <w:tabs>
                <w:tab w:val="left" w:pos="284"/>
              </w:tabs>
              <w:spacing w:before="0" w:after="0"/>
              <w:contextualSpacing/>
              <w:rPr>
                <w:b w:val="0"/>
                <w:bCs w:val="0"/>
              </w:rPr>
            </w:pPr>
            <w:r w:rsidRPr="00AA77DA">
              <w:rPr>
                <w:b w:val="0"/>
                <w:bCs w:val="0"/>
                <w:lang w:val="en-IN"/>
              </w:rPr>
              <w:t>(g)</w:t>
            </w:r>
          </w:p>
        </w:tc>
        <w:tc>
          <w:tcPr>
            <w:tcW w:w="4005" w:type="dxa"/>
            <w:tcBorders>
              <w:top w:val="single" w:sz="8" w:space="0" w:color="AFABAB"/>
              <w:left w:val="single" w:sz="8" w:space="0" w:color="AFABAB"/>
              <w:bottom w:val="single" w:sz="8" w:space="0" w:color="AFABAB"/>
              <w:right w:val="single" w:sz="8" w:space="0" w:color="AFABAB"/>
            </w:tcBorders>
            <w:shd w:val="clear" w:color="auto" w:fill="FFC0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29BCAD4" w14:textId="77777777" w:rsidR="00F65635" w:rsidRPr="00AA77DA" w:rsidRDefault="00F65635" w:rsidP="00C70E22">
            <w:pPr>
              <w:pStyle w:val="Heading3"/>
              <w:tabs>
                <w:tab w:val="left" w:pos="284"/>
              </w:tabs>
              <w:spacing w:before="0" w:after="0"/>
              <w:contextualSpacing/>
              <w:rPr>
                <w:b w:val="0"/>
                <w:bCs w:val="0"/>
              </w:rPr>
            </w:pPr>
            <w:r w:rsidRPr="00AA77DA">
              <w:rPr>
                <w:b w:val="0"/>
                <w:bCs w:val="0"/>
                <w:lang w:val="en-IN"/>
              </w:rPr>
              <w:t>(h)</w:t>
            </w:r>
          </w:p>
        </w:tc>
      </w:tr>
      <w:tr w:rsidR="00B012E0" w:rsidRPr="00480B62" w14:paraId="42A42304" w14:textId="77777777" w:rsidTr="00B012E0">
        <w:trPr>
          <w:trHeight w:val="734"/>
        </w:trPr>
        <w:tc>
          <w:tcPr>
            <w:tcW w:w="3691" w:type="dxa"/>
            <w:tcBorders>
              <w:top w:val="single" w:sz="8" w:space="0" w:color="AFABAB"/>
              <w:left w:val="single" w:sz="8" w:space="0" w:color="AFABAB"/>
              <w:bottom w:val="single" w:sz="8" w:space="0" w:color="AFABAB"/>
              <w:right w:val="single" w:sz="8" w:space="0" w:color="AFABAB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DF79E01" w14:textId="77777777" w:rsidR="00F65635" w:rsidRPr="00AA77DA" w:rsidRDefault="00F65635" w:rsidP="00C70E22">
            <w:pPr>
              <w:pStyle w:val="Heading3"/>
              <w:tabs>
                <w:tab w:val="left" w:pos="284"/>
              </w:tabs>
              <w:spacing w:before="0"/>
              <w:contextualSpacing/>
              <w:jc w:val="center"/>
              <w:rPr>
                <w:rFonts w:ascii="Cambria Math" w:hAnsi="Cambria Math"/>
                <w:sz w:val="28"/>
                <w:szCs w:val="28"/>
              </w:rPr>
            </w:pPr>
            <w:r w:rsidRPr="00AA77DA">
              <w:rPr>
                <w:b w:val="0"/>
                <w:bCs w:val="0"/>
                <w:lang w:val="en-IN"/>
              </w:rPr>
              <w:t xml:space="preserve">    </w:t>
            </w:r>
            <w:r w:rsidRPr="00C535A9">
              <w:rPr>
                <w:b w:val="0"/>
                <w:bCs w:val="0"/>
                <w:lang w:val="en-IN"/>
              </w:rPr>
              <w:t>Expand</w:t>
            </w:r>
            <w:r w:rsidRPr="00C535A9">
              <w:rPr>
                <w:b w:val="0"/>
                <w:bCs w:val="0"/>
                <w:sz w:val="28"/>
                <w:szCs w:val="28"/>
                <w:lang w:val="en-IN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IN"/>
                </w:rPr>
                <m:t>2</m:t>
              </m:r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IN"/>
                </w:rPr>
                <m:t>a(b-7)</m:t>
              </m:r>
            </m:oMath>
          </w:p>
        </w:tc>
        <w:tc>
          <w:tcPr>
            <w:tcW w:w="3756" w:type="dxa"/>
            <w:tcBorders>
              <w:top w:val="single" w:sz="8" w:space="0" w:color="AFABAB"/>
              <w:left w:val="single" w:sz="8" w:space="0" w:color="AFABAB"/>
              <w:bottom w:val="single" w:sz="8" w:space="0" w:color="AFABAB"/>
              <w:right w:val="single" w:sz="8" w:space="0" w:color="AFABAB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F754874" w14:textId="77777777" w:rsidR="00F65635" w:rsidRPr="00AA77DA" w:rsidRDefault="00F65635" w:rsidP="00C70E22">
            <w:pPr>
              <w:pStyle w:val="Heading3"/>
              <w:tabs>
                <w:tab w:val="left" w:pos="284"/>
              </w:tabs>
              <w:spacing w:before="80"/>
              <w:contextualSpacing/>
              <w:jc w:val="center"/>
              <w:rPr>
                <w:rFonts w:ascii="Cambria Math" w:hAnsi="Cambria Math"/>
                <w:sz w:val="28"/>
                <w:szCs w:val="28"/>
              </w:rPr>
            </w:pPr>
            <w:r w:rsidRPr="00C535A9">
              <w:rPr>
                <w:b w:val="0"/>
                <w:bCs w:val="0"/>
                <w:lang w:val="en-IN"/>
              </w:rPr>
              <w:t>Expand</w:t>
            </w:r>
            <w:r w:rsidRPr="00C535A9">
              <w:rPr>
                <w:b w:val="0"/>
                <w:bCs w:val="0"/>
                <w:sz w:val="28"/>
                <w:szCs w:val="28"/>
                <w:lang w:val="en-IN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IN"/>
                </w:rPr>
                <m:t>-2 (x+6)</m:t>
              </m:r>
            </m:oMath>
          </w:p>
        </w:tc>
        <w:tc>
          <w:tcPr>
            <w:tcW w:w="3497" w:type="dxa"/>
            <w:tcBorders>
              <w:top w:val="single" w:sz="8" w:space="0" w:color="AFABAB"/>
              <w:left w:val="single" w:sz="8" w:space="0" w:color="AFABAB"/>
              <w:bottom w:val="single" w:sz="8" w:space="0" w:color="AFABAB"/>
              <w:right w:val="single" w:sz="8" w:space="0" w:color="AFABAB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1697DE9" w14:textId="77777777" w:rsidR="00F65635" w:rsidRPr="00AA77DA" w:rsidRDefault="00F65635" w:rsidP="00C70E22">
            <w:pPr>
              <w:pStyle w:val="Heading3"/>
              <w:tabs>
                <w:tab w:val="left" w:pos="284"/>
              </w:tabs>
              <w:spacing w:before="80"/>
              <w:contextualSpacing/>
              <w:jc w:val="center"/>
              <w:rPr>
                <w:rFonts w:ascii="Cambria Math" w:hAnsi="Cambria Math"/>
                <w:sz w:val="28"/>
                <w:szCs w:val="28"/>
              </w:rPr>
            </w:pPr>
            <w:r w:rsidRPr="00C535A9">
              <w:rPr>
                <w:b w:val="0"/>
                <w:bCs w:val="0"/>
                <w:lang w:val="en-IN"/>
              </w:rPr>
              <w:t>Expand</w:t>
            </w:r>
            <w:r w:rsidRPr="00C535A9">
              <w:rPr>
                <w:b w:val="0"/>
                <w:bCs w:val="0"/>
                <w:sz w:val="28"/>
                <w:szCs w:val="28"/>
                <w:lang w:val="en-IN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IN"/>
                </w:rPr>
                <m:t>5(2</m:t>
              </m:r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IN"/>
                </w:rPr>
                <m:t>x-y)</m:t>
              </m:r>
            </m:oMath>
          </w:p>
          <w:p w14:paraId="470FF92F" w14:textId="77777777" w:rsidR="00F65635" w:rsidRPr="00AA77DA" w:rsidRDefault="00F65635" w:rsidP="00C70E22">
            <w:pPr>
              <w:pStyle w:val="Heading3"/>
              <w:tabs>
                <w:tab w:val="left" w:pos="284"/>
              </w:tabs>
              <w:spacing w:before="0" w:after="0"/>
              <w:contextualSpacing/>
              <w:jc w:val="center"/>
              <w:rPr>
                <w:b w:val="0"/>
                <w:bCs w:val="0"/>
              </w:rPr>
            </w:pPr>
          </w:p>
        </w:tc>
        <w:tc>
          <w:tcPr>
            <w:tcW w:w="4005" w:type="dxa"/>
            <w:tcBorders>
              <w:top w:val="single" w:sz="8" w:space="0" w:color="AFABAB"/>
              <w:left w:val="single" w:sz="8" w:space="0" w:color="AFABAB"/>
              <w:bottom w:val="single" w:sz="8" w:space="0" w:color="AFABAB"/>
              <w:right w:val="single" w:sz="8" w:space="0" w:color="AFABAB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AD759FD" w14:textId="77777777" w:rsidR="00F65635" w:rsidRPr="00AA77DA" w:rsidRDefault="00F65635" w:rsidP="00C70E22">
            <w:pPr>
              <w:pStyle w:val="Heading3"/>
              <w:tabs>
                <w:tab w:val="left" w:pos="284"/>
              </w:tabs>
              <w:spacing w:before="0" w:after="0"/>
              <w:contextualSpacing/>
              <w:jc w:val="center"/>
              <w:rPr>
                <w:b w:val="0"/>
                <w:bCs w:val="0"/>
              </w:rPr>
            </w:pPr>
            <w:r w:rsidRPr="00C535A9">
              <w:rPr>
                <w:b w:val="0"/>
                <w:bCs w:val="0"/>
                <w:lang w:val="en-IN"/>
              </w:rPr>
              <w:t>Expand</w:t>
            </w:r>
            <w:r>
              <w:rPr>
                <w:b w:val="0"/>
                <w:bCs w:val="0"/>
                <w:lang w:val="en-IN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IN"/>
                </w:rPr>
                <m:t>4</m:t>
              </m:r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IN"/>
                </w:rPr>
                <m:t>x(2+x)</m:t>
              </m:r>
            </m:oMath>
          </w:p>
        </w:tc>
      </w:tr>
      <w:tr w:rsidR="00B012E0" w:rsidRPr="00480B62" w14:paraId="62ADACF0" w14:textId="77777777" w:rsidTr="00B012E0">
        <w:trPr>
          <w:trHeight w:val="142"/>
        </w:trPr>
        <w:tc>
          <w:tcPr>
            <w:tcW w:w="3691" w:type="dxa"/>
            <w:tcBorders>
              <w:top w:val="single" w:sz="8" w:space="0" w:color="AFABAB"/>
              <w:left w:val="single" w:sz="8" w:space="0" w:color="AFABAB"/>
              <w:bottom w:val="single" w:sz="8" w:space="0" w:color="AFABAB"/>
              <w:right w:val="single" w:sz="8" w:space="0" w:color="AFABAB"/>
            </w:tcBorders>
            <w:shd w:val="clear" w:color="auto" w:fill="A9D18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DE01DB5" w14:textId="77777777" w:rsidR="00F65635" w:rsidRPr="00AA77DA" w:rsidRDefault="00F65635" w:rsidP="00C70E22">
            <w:pPr>
              <w:pStyle w:val="Heading3"/>
              <w:tabs>
                <w:tab w:val="left" w:pos="284"/>
              </w:tabs>
              <w:spacing w:before="0" w:after="0"/>
              <w:contextualSpacing/>
              <w:rPr>
                <w:b w:val="0"/>
                <w:bCs w:val="0"/>
              </w:rPr>
            </w:pPr>
            <w:r w:rsidRPr="00AA77DA">
              <w:rPr>
                <w:b w:val="0"/>
                <w:bCs w:val="0"/>
                <w:lang w:val="en-IN"/>
              </w:rPr>
              <w:t>(</w:t>
            </w:r>
            <w:proofErr w:type="spellStart"/>
            <w:r w:rsidRPr="00AA77DA">
              <w:rPr>
                <w:b w:val="0"/>
                <w:bCs w:val="0"/>
                <w:lang w:val="en-IN"/>
              </w:rPr>
              <w:t>i</w:t>
            </w:r>
            <w:proofErr w:type="spellEnd"/>
            <w:r w:rsidRPr="00AA77DA">
              <w:rPr>
                <w:b w:val="0"/>
                <w:bCs w:val="0"/>
                <w:lang w:val="en-IN"/>
              </w:rPr>
              <w:t>)</w:t>
            </w:r>
          </w:p>
        </w:tc>
        <w:tc>
          <w:tcPr>
            <w:tcW w:w="3756" w:type="dxa"/>
            <w:tcBorders>
              <w:top w:val="single" w:sz="8" w:space="0" w:color="AFABAB"/>
              <w:left w:val="single" w:sz="8" w:space="0" w:color="AFABAB"/>
              <w:bottom w:val="single" w:sz="8" w:space="0" w:color="AFABAB"/>
              <w:right w:val="single" w:sz="8" w:space="0" w:color="AFABAB"/>
            </w:tcBorders>
            <w:shd w:val="clear" w:color="auto" w:fill="A9D18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9E066A6" w14:textId="77777777" w:rsidR="00F65635" w:rsidRPr="00AA77DA" w:rsidRDefault="00F65635" w:rsidP="00C70E22">
            <w:pPr>
              <w:pStyle w:val="Heading3"/>
              <w:tabs>
                <w:tab w:val="left" w:pos="284"/>
              </w:tabs>
              <w:spacing w:before="0" w:after="0"/>
              <w:contextualSpacing/>
              <w:rPr>
                <w:b w:val="0"/>
                <w:bCs w:val="0"/>
              </w:rPr>
            </w:pPr>
            <w:r w:rsidRPr="00AA77DA">
              <w:rPr>
                <w:b w:val="0"/>
                <w:bCs w:val="0"/>
                <w:lang w:val="en-IN"/>
              </w:rPr>
              <w:t>(j)</w:t>
            </w:r>
          </w:p>
        </w:tc>
        <w:tc>
          <w:tcPr>
            <w:tcW w:w="3497" w:type="dxa"/>
            <w:tcBorders>
              <w:top w:val="single" w:sz="8" w:space="0" w:color="AFABAB"/>
              <w:left w:val="single" w:sz="8" w:space="0" w:color="AFABAB"/>
              <w:bottom w:val="single" w:sz="8" w:space="0" w:color="AFABAB"/>
              <w:right w:val="single" w:sz="8" w:space="0" w:color="AFABAB"/>
            </w:tcBorders>
            <w:shd w:val="clear" w:color="auto" w:fill="A9D18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0CEA322" w14:textId="77777777" w:rsidR="00F65635" w:rsidRPr="00AA77DA" w:rsidRDefault="00F65635" w:rsidP="00C70E22">
            <w:pPr>
              <w:pStyle w:val="Heading3"/>
              <w:tabs>
                <w:tab w:val="left" w:pos="284"/>
              </w:tabs>
              <w:spacing w:before="0" w:after="0"/>
              <w:contextualSpacing/>
              <w:rPr>
                <w:b w:val="0"/>
                <w:bCs w:val="0"/>
              </w:rPr>
            </w:pPr>
            <w:r w:rsidRPr="00AA77DA">
              <w:rPr>
                <w:b w:val="0"/>
                <w:bCs w:val="0"/>
                <w:lang w:val="en-IN"/>
              </w:rPr>
              <w:t>(k)</w:t>
            </w:r>
          </w:p>
        </w:tc>
        <w:tc>
          <w:tcPr>
            <w:tcW w:w="4005" w:type="dxa"/>
            <w:tcBorders>
              <w:top w:val="single" w:sz="8" w:space="0" w:color="AFABAB"/>
              <w:left w:val="single" w:sz="8" w:space="0" w:color="AFABAB"/>
              <w:bottom w:val="single" w:sz="8" w:space="0" w:color="AFABAB"/>
              <w:right w:val="single" w:sz="8" w:space="0" w:color="AFABAB"/>
            </w:tcBorders>
            <w:shd w:val="clear" w:color="auto" w:fill="A9D18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550501" w14:textId="77777777" w:rsidR="00F65635" w:rsidRPr="00AA77DA" w:rsidRDefault="00F65635" w:rsidP="00C70E22">
            <w:pPr>
              <w:pStyle w:val="Heading3"/>
              <w:tabs>
                <w:tab w:val="left" w:pos="284"/>
              </w:tabs>
              <w:spacing w:before="0" w:after="0"/>
              <w:contextualSpacing/>
              <w:rPr>
                <w:b w:val="0"/>
                <w:bCs w:val="0"/>
              </w:rPr>
            </w:pPr>
            <w:r w:rsidRPr="00AA77DA">
              <w:rPr>
                <w:b w:val="0"/>
                <w:bCs w:val="0"/>
                <w:lang w:val="en-IN"/>
              </w:rPr>
              <w:t>(l)</w:t>
            </w:r>
          </w:p>
        </w:tc>
      </w:tr>
      <w:tr w:rsidR="00B012E0" w:rsidRPr="00480B62" w14:paraId="19B54E78" w14:textId="77777777" w:rsidTr="00B012E0">
        <w:trPr>
          <w:trHeight w:val="732"/>
        </w:trPr>
        <w:tc>
          <w:tcPr>
            <w:tcW w:w="3691" w:type="dxa"/>
            <w:tcBorders>
              <w:top w:val="single" w:sz="8" w:space="0" w:color="AFABAB"/>
              <w:left w:val="single" w:sz="8" w:space="0" w:color="AFABAB"/>
              <w:bottom w:val="single" w:sz="8" w:space="0" w:color="AFABAB"/>
              <w:right w:val="single" w:sz="8" w:space="0" w:color="AFABAB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BD053A9" w14:textId="77777777" w:rsidR="00F65635" w:rsidRPr="00AA77DA" w:rsidRDefault="00F65635" w:rsidP="00C70E22">
            <w:pPr>
              <w:pStyle w:val="Heading3"/>
              <w:tabs>
                <w:tab w:val="left" w:pos="284"/>
              </w:tabs>
              <w:spacing w:before="0"/>
              <w:contextualSpacing/>
              <w:jc w:val="center"/>
              <w:rPr>
                <w:rFonts w:ascii="Cambria Math" w:hAnsi="Cambria Math"/>
                <w:sz w:val="28"/>
                <w:szCs w:val="28"/>
              </w:rPr>
            </w:pPr>
            <w:r w:rsidRPr="00C535A9">
              <w:rPr>
                <w:b w:val="0"/>
                <w:bCs w:val="0"/>
                <w:lang w:val="en-IN"/>
              </w:rPr>
              <w:t>Expand</w:t>
            </w:r>
            <w:r w:rsidRPr="00C535A9">
              <w:rPr>
                <w:b w:val="0"/>
                <w:bCs w:val="0"/>
                <w:sz w:val="28"/>
                <w:szCs w:val="28"/>
                <w:lang w:val="en-IN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IN"/>
                </w:rPr>
                <m:t>-3(</m:t>
              </m:r>
              <m:sSup>
                <m:sSupPr>
                  <m:ctrlPr>
                    <w:rPr>
                      <w:rFonts w:ascii="Cambria Math" w:hAnsi="Cambria Math"/>
                      <w:b w:val="0"/>
                      <w:bCs w:val="0"/>
                      <w:i/>
                      <w:iCs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IN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IN"/>
                </w:rPr>
                <m:t>+4)</m:t>
              </m:r>
            </m:oMath>
          </w:p>
        </w:tc>
        <w:tc>
          <w:tcPr>
            <w:tcW w:w="3756" w:type="dxa"/>
            <w:tcBorders>
              <w:top w:val="single" w:sz="8" w:space="0" w:color="AFABAB"/>
              <w:left w:val="single" w:sz="8" w:space="0" w:color="AFABAB"/>
              <w:bottom w:val="single" w:sz="8" w:space="0" w:color="AFABAB"/>
              <w:right w:val="single" w:sz="8" w:space="0" w:color="AFABAB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2263BBB" w14:textId="77777777" w:rsidR="00F65635" w:rsidRPr="00AA77DA" w:rsidRDefault="00F65635" w:rsidP="00C70E22">
            <w:pPr>
              <w:pStyle w:val="Heading3"/>
              <w:tabs>
                <w:tab w:val="left" w:pos="284"/>
              </w:tabs>
              <w:contextualSpacing/>
              <w:jc w:val="center"/>
              <w:rPr>
                <w:rFonts w:ascii="Cambria Math" w:hAnsi="Cambria Math"/>
                <w:sz w:val="28"/>
                <w:szCs w:val="28"/>
              </w:rPr>
            </w:pPr>
            <w:r w:rsidRPr="00C535A9">
              <w:rPr>
                <w:b w:val="0"/>
                <w:bCs w:val="0"/>
                <w:lang w:val="en-IN"/>
              </w:rPr>
              <w:t>Expand</w:t>
            </w:r>
            <w:r w:rsidRPr="00C535A9">
              <w:rPr>
                <w:b w:val="0"/>
                <w:bCs w:val="0"/>
                <w:sz w:val="28"/>
                <w:szCs w:val="28"/>
                <w:lang w:val="en-IN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IN"/>
                </w:rPr>
                <m:t>6</m:t>
              </m:r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IN"/>
                </w:rPr>
                <m:t>a(a+2</m:t>
              </m:r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IN"/>
                </w:rPr>
                <m:t>b)</m:t>
              </m:r>
            </m:oMath>
          </w:p>
        </w:tc>
        <w:tc>
          <w:tcPr>
            <w:tcW w:w="3497" w:type="dxa"/>
            <w:tcBorders>
              <w:top w:val="single" w:sz="8" w:space="0" w:color="AFABAB"/>
              <w:left w:val="single" w:sz="8" w:space="0" w:color="AFABAB"/>
              <w:bottom w:val="single" w:sz="8" w:space="0" w:color="AFABAB"/>
              <w:right w:val="single" w:sz="8" w:space="0" w:color="AFABAB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FCE5DC2" w14:textId="77777777" w:rsidR="00F65635" w:rsidRPr="00AA77DA" w:rsidRDefault="00F65635" w:rsidP="00C70E22">
            <w:pPr>
              <w:pStyle w:val="Heading3"/>
              <w:tabs>
                <w:tab w:val="left" w:pos="284"/>
              </w:tabs>
              <w:contextualSpacing/>
              <w:jc w:val="center"/>
              <w:rPr>
                <w:rFonts w:ascii="Cambria Math" w:hAnsi="Cambria Math"/>
                <w:sz w:val="28"/>
                <w:szCs w:val="28"/>
              </w:rPr>
            </w:pPr>
            <w:r w:rsidRPr="00C535A9">
              <w:rPr>
                <w:b w:val="0"/>
                <w:bCs w:val="0"/>
                <w:lang w:val="en-IN"/>
              </w:rPr>
              <w:t>Expand</w:t>
            </w:r>
            <w:r w:rsidRPr="00C535A9">
              <w:rPr>
                <w:b w:val="0"/>
                <w:bCs w:val="0"/>
                <w:sz w:val="28"/>
                <w:szCs w:val="28"/>
                <w:lang w:val="en-IN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IN"/>
                </w:rPr>
                <m:t>2</m:t>
              </m:r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IN"/>
                </w:rPr>
                <m:t>x(</m:t>
              </m:r>
              <m:sSup>
                <m:sSupPr>
                  <m:ctrlPr>
                    <w:rPr>
                      <w:rFonts w:ascii="Cambria Math" w:hAnsi="Cambria Math"/>
                      <w:b w:val="0"/>
                      <w:bCs w:val="0"/>
                      <w:i/>
                      <w:iCs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IN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IN"/>
                </w:rPr>
                <m:t>+3</m:t>
              </m:r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IN"/>
                </w:rPr>
                <m:t>y)</m:t>
              </m:r>
            </m:oMath>
          </w:p>
        </w:tc>
        <w:tc>
          <w:tcPr>
            <w:tcW w:w="4005" w:type="dxa"/>
            <w:tcBorders>
              <w:top w:val="single" w:sz="8" w:space="0" w:color="AFABAB"/>
              <w:left w:val="single" w:sz="8" w:space="0" w:color="AFABAB"/>
              <w:bottom w:val="single" w:sz="8" w:space="0" w:color="AFABAB"/>
              <w:right w:val="single" w:sz="8" w:space="0" w:color="AFABAB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AEFB9BD" w14:textId="77777777" w:rsidR="00F65635" w:rsidRPr="00AA77DA" w:rsidRDefault="00F65635" w:rsidP="00C70E22">
            <w:pPr>
              <w:pStyle w:val="Heading3"/>
              <w:tabs>
                <w:tab w:val="left" w:pos="284"/>
              </w:tabs>
              <w:contextualSpacing/>
              <w:jc w:val="center"/>
              <w:rPr>
                <w:b w:val="0"/>
                <w:bCs w:val="0"/>
              </w:rPr>
            </w:pPr>
            <w:r w:rsidRPr="00C535A9">
              <w:rPr>
                <w:b w:val="0"/>
                <w:bCs w:val="0"/>
                <w:lang w:val="en-IN"/>
              </w:rPr>
              <w:t>Expand</w:t>
            </w:r>
            <w:r w:rsidRPr="00C535A9">
              <w:rPr>
                <w:b w:val="0"/>
                <w:bCs w:val="0"/>
                <w:sz w:val="28"/>
                <w:szCs w:val="28"/>
                <w:lang w:val="en-IN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IN"/>
                </w:rPr>
                <m:t>ab(8-a)</m:t>
              </m:r>
            </m:oMath>
          </w:p>
        </w:tc>
      </w:tr>
      <w:tr w:rsidR="00B012E0" w:rsidRPr="00480B62" w14:paraId="4D6AD645" w14:textId="77777777" w:rsidTr="00B012E0">
        <w:trPr>
          <w:trHeight w:val="236"/>
        </w:trPr>
        <w:tc>
          <w:tcPr>
            <w:tcW w:w="3691" w:type="dxa"/>
            <w:tcBorders>
              <w:top w:val="single" w:sz="8" w:space="0" w:color="AFABAB"/>
              <w:left w:val="single" w:sz="8" w:space="0" w:color="AFABAB"/>
              <w:bottom w:val="single" w:sz="8" w:space="0" w:color="AFABAB"/>
              <w:right w:val="single" w:sz="8" w:space="0" w:color="AFABAB"/>
            </w:tcBorders>
            <w:shd w:val="clear" w:color="auto" w:fill="CC66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B901E05" w14:textId="77777777" w:rsidR="00F65635" w:rsidRPr="00AA77DA" w:rsidRDefault="00F65635" w:rsidP="00C70E22">
            <w:pPr>
              <w:pStyle w:val="Heading3"/>
              <w:tabs>
                <w:tab w:val="left" w:pos="284"/>
              </w:tabs>
              <w:spacing w:before="0" w:after="0"/>
              <w:contextualSpacing/>
              <w:rPr>
                <w:b w:val="0"/>
                <w:bCs w:val="0"/>
              </w:rPr>
            </w:pPr>
            <w:r w:rsidRPr="00AA77DA">
              <w:rPr>
                <w:b w:val="0"/>
                <w:bCs w:val="0"/>
                <w:lang w:val="en-IN"/>
              </w:rPr>
              <w:t>(m)</w:t>
            </w:r>
          </w:p>
        </w:tc>
        <w:tc>
          <w:tcPr>
            <w:tcW w:w="3756" w:type="dxa"/>
            <w:tcBorders>
              <w:top w:val="single" w:sz="8" w:space="0" w:color="AFABAB"/>
              <w:left w:val="single" w:sz="8" w:space="0" w:color="AFABAB"/>
              <w:bottom w:val="single" w:sz="8" w:space="0" w:color="AFABAB"/>
              <w:right w:val="single" w:sz="8" w:space="0" w:color="AFABAB"/>
            </w:tcBorders>
            <w:shd w:val="clear" w:color="auto" w:fill="CC66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2DC8A25" w14:textId="77777777" w:rsidR="00F65635" w:rsidRPr="00AA77DA" w:rsidRDefault="00F65635" w:rsidP="00C70E22">
            <w:pPr>
              <w:pStyle w:val="Heading3"/>
              <w:tabs>
                <w:tab w:val="left" w:pos="284"/>
              </w:tabs>
              <w:spacing w:before="0" w:after="0"/>
              <w:contextualSpacing/>
              <w:rPr>
                <w:b w:val="0"/>
                <w:bCs w:val="0"/>
              </w:rPr>
            </w:pPr>
            <w:r w:rsidRPr="00AA77DA">
              <w:rPr>
                <w:b w:val="0"/>
                <w:bCs w:val="0"/>
                <w:lang w:val="en-IN"/>
              </w:rPr>
              <w:t>(n)</w:t>
            </w:r>
          </w:p>
        </w:tc>
        <w:tc>
          <w:tcPr>
            <w:tcW w:w="3497" w:type="dxa"/>
            <w:tcBorders>
              <w:top w:val="single" w:sz="8" w:space="0" w:color="AFABAB"/>
              <w:left w:val="single" w:sz="8" w:space="0" w:color="AFABAB"/>
              <w:bottom w:val="single" w:sz="8" w:space="0" w:color="AFABAB"/>
              <w:right w:val="single" w:sz="8" w:space="0" w:color="AFABAB"/>
            </w:tcBorders>
            <w:shd w:val="clear" w:color="auto" w:fill="CC66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1AC8F9A" w14:textId="77777777" w:rsidR="00F65635" w:rsidRPr="00AA77DA" w:rsidRDefault="00F65635" w:rsidP="00C70E22">
            <w:pPr>
              <w:pStyle w:val="Heading3"/>
              <w:tabs>
                <w:tab w:val="left" w:pos="284"/>
              </w:tabs>
              <w:spacing w:before="0" w:after="0"/>
              <w:contextualSpacing/>
              <w:rPr>
                <w:b w:val="0"/>
                <w:bCs w:val="0"/>
              </w:rPr>
            </w:pPr>
            <w:r w:rsidRPr="00AA77DA">
              <w:rPr>
                <w:b w:val="0"/>
                <w:bCs w:val="0"/>
                <w:lang w:val="en-IN"/>
              </w:rPr>
              <w:t>(o)</w:t>
            </w:r>
          </w:p>
        </w:tc>
        <w:tc>
          <w:tcPr>
            <w:tcW w:w="4005" w:type="dxa"/>
            <w:tcBorders>
              <w:top w:val="single" w:sz="8" w:space="0" w:color="AFABAB"/>
              <w:left w:val="single" w:sz="8" w:space="0" w:color="AFABAB"/>
              <w:bottom w:val="single" w:sz="8" w:space="0" w:color="AFABAB"/>
              <w:right w:val="single" w:sz="8" w:space="0" w:color="AFABAB"/>
            </w:tcBorders>
            <w:shd w:val="clear" w:color="auto" w:fill="CC66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40DB878" w14:textId="77777777" w:rsidR="00F65635" w:rsidRPr="00AA77DA" w:rsidRDefault="00F65635" w:rsidP="00C70E22">
            <w:pPr>
              <w:pStyle w:val="Heading3"/>
              <w:tabs>
                <w:tab w:val="left" w:pos="284"/>
              </w:tabs>
              <w:spacing w:before="0" w:after="0"/>
              <w:contextualSpacing/>
              <w:rPr>
                <w:b w:val="0"/>
                <w:bCs w:val="0"/>
              </w:rPr>
            </w:pPr>
            <w:r w:rsidRPr="00AA77DA">
              <w:rPr>
                <w:b w:val="0"/>
                <w:bCs w:val="0"/>
                <w:lang w:val="en-IN"/>
              </w:rPr>
              <w:t>(p)</w:t>
            </w:r>
          </w:p>
        </w:tc>
      </w:tr>
      <w:tr w:rsidR="00B012E0" w:rsidRPr="00480B62" w14:paraId="67251AD8" w14:textId="77777777" w:rsidTr="00B012E0">
        <w:trPr>
          <w:trHeight w:val="971"/>
        </w:trPr>
        <w:tc>
          <w:tcPr>
            <w:tcW w:w="3691" w:type="dxa"/>
            <w:tcBorders>
              <w:top w:val="single" w:sz="8" w:space="0" w:color="AFABAB"/>
              <w:left w:val="single" w:sz="8" w:space="0" w:color="AFABAB"/>
              <w:bottom w:val="single" w:sz="8" w:space="0" w:color="AFABAB"/>
              <w:right w:val="single" w:sz="8" w:space="0" w:color="AFABAB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6AAE684" w14:textId="77777777" w:rsidR="00F65635" w:rsidRPr="00AA77DA" w:rsidRDefault="00F65635" w:rsidP="00C70E22">
            <w:pPr>
              <w:pStyle w:val="Heading3"/>
              <w:tabs>
                <w:tab w:val="left" w:pos="284"/>
              </w:tabs>
              <w:spacing w:before="0"/>
              <w:contextualSpacing/>
              <w:jc w:val="center"/>
              <w:rPr>
                <w:b w:val="0"/>
                <w:bCs w:val="0"/>
                <w:sz w:val="28"/>
                <w:szCs w:val="28"/>
              </w:rPr>
            </w:pPr>
            <w:r w:rsidRPr="00AA77DA">
              <w:rPr>
                <w:b w:val="0"/>
                <w:bCs w:val="0"/>
                <w:lang w:val="en-IN"/>
              </w:rPr>
              <w:t>Expand</w:t>
            </w:r>
            <w:r>
              <w:rPr>
                <w:b w:val="0"/>
                <w:bCs w:val="0"/>
                <w:lang w:val="en-IN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IN"/>
                </w:rPr>
                <m:t>-x(3+x)</m:t>
              </m:r>
            </m:oMath>
          </w:p>
          <w:p w14:paraId="355A1A70" w14:textId="77777777" w:rsidR="00F65635" w:rsidRPr="00AA77DA" w:rsidRDefault="00F65635" w:rsidP="00C70E22">
            <w:pPr>
              <w:pStyle w:val="Heading3"/>
              <w:tabs>
                <w:tab w:val="left" w:pos="284"/>
              </w:tabs>
              <w:spacing w:before="0" w:after="0"/>
              <w:contextualSpacing/>
              <w:jc w:val="center"/>
              <w:rPr>
                <w:b w:val="0"/>
                <w:bCs w:val="0"/>
              </w:rPr>
            </w:pPr>
          </w:p>
        </w:tc>
        <w:tc>
          <w:tcPr>
            <w:tcW w:w="3756" w:type="dxa"/>
            <w:tcBorders>
              <w:top w:val="single" w:sz="8" w:space="0" w:color="AFABAB"/>
              <w:left w:val="single" w:sz="8" w:space="0" w:color="AFABAB"/>
              <w:bottom w:val="single" w:sz="8" w:space="0" w:color="AFABAB"/>
              <w:right w:val="single" w:sz="8" w:space="0" w:color="AFABAB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CB51546" w14:textId="77777777" w:rsidR="00F65635" w:rsidRPr="00AA77DA" w:rsidRDefault="00F65635" w:rsidP="00C70E22">
            <w:pPr>
              <w:pStyle w:val="Heading3"/>
              <w:tabs>
                <w:tab w:val="left" w:pos="284"/>
              </w:tabs>
              <w:contextualSpacing/>
              <w:jc w:val="center"/>
              <w:rPr>
                <w:rFonts w:ascii="Cambria Math" w:hAnsi="Cambria Math"/>
                <w:i/>
                <w:iCs/>
                <w:sz w:val="28"/>
                <w:szCs w:val="28"/>
              </w:rPr>
            </w:pPr>
            <w:r w:rsidRPr="00AA77DA">
              <w:rPr>
                <w:b w:val="0"/>
                <w:bCs w:val="0"/>
                <w:lang w:val="en-IN"/>
              </w:rPr>
              <w:t>Expand</w:t>
            </w:r>
            <w:r>
              <w:rPr>
                <w:b w:val="0"/>
                <w:bCs w:val="0"/>
                <w:lang w:val="en-IN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IN"/>
                </w:rPr>
                <m:t>-2(5-x)</m:t>
              </m:r>
            </m:oMath>
          </w:p>
        </w:tc>
        <w:tc>
          <w:tcPr>
            <w:tcW w:w="3497" w:type="dxa"/>
            <w:tcBorders>
              <w:top w:val="single" w:sz="8" w:space="0" w:color="AFABAB"/>
              <w:left w:val="single" w:sz="8" w:space="0" w:color="AFABAB"/>
              <w:bottom w:val="single" w:sz="8" w:space="0" w:color="AFABAB"/>
              <w:right w:val="single" w:sz="8" w:space="0" w:color="AFABAB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9FE0F6C" w14:textId="77777777" w:rsidR="00F65635" w:rsidRPr="00AA77DA" w:rsidRDefault="00F65635" w:rsidP="00C70E22">
            <w:pPr>
              <w:pStyle w:val="Heading3"/>
              <w:tabs>
                <w:tab w:val="left" w:pos="284"/>
              </w:tabs>
              <w:contextualSpacing/>
              <w:jc w:val="center"/>
              <w:rPr>
                <w:rFonts w:ascii="Cambria Math" w:hAnsi="Cambria Math"/>
                <w:i/>
                <w:iCs/>
              </w:rPr>
            </w:pPr>
            <w:r w:rsidRPr="00AA77DA">
              <w:rPr>
                <w:b w:val="0"/>
                <w:bCs w:val="0"/>
                <w:lang w:val="en-IN"/>
              </w:rPr>
              <w:t>Expand</w:t>
            </w:r>
            <w:r>
              <w:rPr>
                <w:b w:val="0"/>
                <w:bCs w:val="0"/>
                <w:lang w:val="en-IN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IN"/>
                </w:rPr>
                <m:t>3</m:t>
              </m:r>
              <m:sSup>
                <m:sSupPr>
                  <m:ctrlPr>
                    <w:rPr>
                      <w:rFonts w:ascii="Cambria Math" w:hAnsi="Cambria Math"/>
                      <w:b w:val="0"/>
                      <w:bCs w:val="0"/>
                      <w:i/>
                      <w:iCs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IN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IN"/>
                </w:rPr>
                <m:t>y(2</m:t>
              </m:r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IN"/>
                </w:rPr>
                <m:t>x-6</m:t>
              </m:r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IN"/>
                </w:rPr>
                <m:t>y)</m:t>
              </m:r>
            </m:oMath>
          </w:p>
          <w:p w14:paraId="12A278C8" w14:textId="77777777" w:rsidR="00F65635" w:rsidRPr="00AA77DA" w:rsidRDefault="00F65635" w:rsidP="00C70E22">
            <w:pPr>
              <w:pStyle w:val="Heading3"/>
              <w:tabs>
                <w:tab w:val="left" w:pos="284"/>
              </w:tabs>
              <w:spacing w:before="0" w:after="0"/>
              <w:contextualSpacing/>
              <w:jc w:val="center"/>
              <w:rPr>
                <w:b w:val="0"/>
                <w:bCs w:val="0"/>
              </w:rPr>
            </w:pPr>
          </w:p>
        </w:tc>
        <w:tc>
          <w:tcPr>
            <w:tcW w:w="4005" w:type="dxa"/>
            <w:tcBorders>
              <w:top w:val="single" w:sz="8" w:space="0" w:color="AFABAB"/>
              <w:left w:val="single" w:sz="8" w:space="0" w:color="AFABAB"/>
              <w:bottom w:val="single" w:sz="8" w:space="0" w:color="AFABAB"/>
              <w:right w:val="single" w:sz="8" w:space="0" w:color="AFABAB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E003C43" w14:textId="77777777" w:rsidR="00F65635" w:rsidRDefault="00F65635" w:rsidP="00C70E22">
            <w:pPr>
              <w:pStyle w:val="Heading3"/>
              <w:tabs>
                <w:tab w:val="left" w:pos="284"/>
              </w:tabs>
              <w:contextualSpacing/>
              <w:jc w:val="center"/>
              <w:rPr>
                <w:b w:val="0"/>
                <w:bCs w:val="0"/>
                <w:lang w:val="en-IN"/>
              </w:rPr>
            </w:pPr>
            <w:r w:rsidRPr="00AA77DA">
              <w:rPr>
                <w:b w:val="0"/>
                <w:bCs w:val="0"/>
                <w:lang w:val="en-IN"/>
              </w:rPr>
              <w:t>Expand and simplify</w:t>
            </w:r>
            <w:r>
              <w:rPr>
                <w:b w:val="0"/>
                <w:bCs w:val="0"/>
                <w:lang w:val="en-IN"/>
              </w:rPr>
              <w:t xml:space="preserve"> </w:t>
            </w:r>
          </w:p>
          <w:p w14:paraId="6A14CB9A" w14:textId="77777777" w:rsidR="00F65635" w:rsidRPr="00AA77DA" w:rsidRDefault="00F65635" w:rsidP="00C70E22">
            <w:pPr>
              <w:pStyle w:val="Heading3"/>
              <w:tabs>
                <w:tab w:val="left" w:pos="284"/>
              </w:tabs>
              <w:contextualSpacing/>
              <w:jc w:val="center"/>
              <w:rPr>
                <w:b w:val="0"/>
                <w:bCs w:val="0"/>
                <w:sz w:val="28"/>
                <w:szCs w:val="28"/>
              </w:rPr>
            </w:pPr>
            <m:oMathPara>
              <m:oMathParaPr>
                <m:jc m:val="centerGroup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  <w:lang w:val="en-IN"/>
                  </w:rPr>
                  <m:t xml:space="preserve">  4</m:t>
                </m:r>
                <m:d>
                  <m:dPr>
                    <m:ctrlPr>
                      <w:rPr>
                        <w:rFonts w:ascii="Cambria Math" w:hAnsi="Cambria Math"/>
                        <w:b w:val="0"/>
                        <w:bCs w:val="0"/>
                        <w:i/>
                        <w:iCs/>
                        <w:sz w:val="28"/>
                        <w:szCs w:val="28"/>
                        <w:lang w:val="en-IN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  <w:lang w:val="en-IN"/>
                      </w:rPr>
                      <m:t>x+2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  <w:lang w:val="en-IN"/>
                  </w:rPr>
                  <m:t>+3(x+6)</m:t>
                </m:r>
              </m:oMath>
            </m:oMathPara>
          </w:p>
          <w:p w14:paraId="3AD3B720" w14:textId="77777777" w:rsidR="00F65635" w:rsidRPr="00AA77DA" w:rsidRDefault="00F65635" w:rsidP="00C70E22">
            <w:pPr>
              <w:pStyle w:val="Heading3"/>
              <w:tabs>
                <w:tab w:val="left" w:pos="284"/>
              </w:tabs>
              <w:spacing w:before="0" w:after="0"/>
              <w:contextualSpacing/>
              <w:jc w:val="center"/>
              <w:rPr>
                <w:b w:val="0"/>
                <w:bCs w:val="0"/>
              </w:rPr>
            </w:pPr>
          </w:p>
        </w:tc>
      </w:tr>
      <w:tr w:rsidR="00B012E0" w:rsidRPr="00480B62" w14:paraId="3081AD10" w14:textId="77777777" w:rsidTr="00B012E0">
        <w:trPr>
          <w:trHeight w:val="246"/>
        </w:trPr>
        <w:tc>
          <w:tcPr>
            <w:tcW w:w="3691" w:type="dxa"/>
            <w:tcBorders>
              <w:top w:val="single" w:sz="8" w:space="0" w:color="AFABAB"/>
              <w:left w:val="single" w:sz="8" w:space="0" w:color="AFABAB"/>
              <w:bottom w:val="single" w:sz="8" w:space="0" w:color="AFABAB"/>
              <w:right w:val="single" w:sz="8" w:space="0" w:color="AFABAB"/>
            </w:tcBorders>
            <w:shd w:val="clear" w:color="auto" w:fill="00B0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583B09B" w14:textId="77777777" w:rsidR="00F65635" w:rsidRPr="00AA77DA" w:rsidRDefault="00F65635" w:rsidP="00C70E22">
            <w:pPr>
              <w:pStyle w:val="Heading3"/>
              <w:tabs>
                <w:tab w:val="left" w:pos="284"/>
              </w:tabs>
              <w:spacing w:before="0" w:after="0"/>
              <w:contextualSpacing/>
              <w:rPr>
                <w:b w:val="0"/>
                <w:bCs w:val="0"/>
              </w:rPr>
            </w:pPr>
            <w:r w:rsidRPr="00AA77DA">
              <w:rPr>
                <w:b w:val="0"/>
                <w:bCs w:val="0"/>
                <w:lang w:val="en-IN"/>
              </w:rPr>
              <w:t>(q)</w:t>
            </w:r>
          </w:p>
        </w:tc>
        <w:tc>
          <w:tcPr>
            <w:tcW w:w="3756" w:type="dxa"/>
            <w:tcBorders>
              <w:top w:val="single" w:sz="8" w:space="0" w:color="AFABAB"/>
              <w:left w:val="single" w:sz="8" w:space="0" w:color="AFABAB"/>
              <w:bottom w:val="single" w:sz="8" w:space="0" w:color="AFABAB"/>
              <w:right w:val="single" w:sz="8" w:space="0" w:color="AFABAB"/>
            </w:tcBorders>
            <w:shd w:val="clear" w:color="auto" w:fill="00B0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81ADF81" w14:textId="77777777" w:rsidR="00F65635" w:rsidRPr="00AA77DA" w:rsidRDefault="00F65635" w:rsidP="00C70E22">
            <w:pPr>
              <w:pStyle w:val="Heading3"/>
              <w:tabs>
                <w:tab w:val="left" w:pos="284"/>
              </w:tabs>
              <w:spacing w:before="0" w:after="0"/>
              <w:contextualSpacing/>
              <w:rPr>
                <w:b w:val="0"/>
                <w:bCs w:val="0"/>
              </w:rPr>
            </w:pPr>
            <w:r w:rsidRPr="00AA77DA">
              <w:rPr>
                <w:b w:val="0"/>
                <w:bCs w:val="0"/>
                <w:lang w:val="en-IN"/>
              </w:rPr>
              <w:t>(r)</w:t>
            </w:r>
          </w:p>
        </w:tc>
        <w:tc>
          <w:tcPr>
            <w:tcW w:w="3497" w:type="dxa"/>
            <w:tcBorders>
              <w:top w:val="single" w:sz="8" w:space="0" w:color="AFABAB"/>
              <w:left w:val="single" w:sz="8" w:space="0" w:color="AFABAB"/>
              <w:bottom w:val="single" w:sz="8" w:space="0" w:color="AFABAB"/>
              <w:right w:val="single" w:sz="8" w:space="0" w:color="AFABAB"/>
            </w:tcBorders>
            <w:shd w:val="clear" w:color="auto" w:fill="00B0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9FD56B8" w14:textId="77777777" w:rsidR="00F65635" w:rsidRPr="00AA77DA" w:rsidRDefault="00F65635" w:rsidP="00C70E22">
            <w:pPr>
              <w:pStyle w:val="Heading3"/>
              <w:tabs>
                <w:tab w:val="left" w:pos="284"/>
              </w:tabs>
              <w:spacing w:before="0" w:after="0"/>
              <w:contextualSpacing/>
              <w:rPr>
                <w:b w:val="0"/>
                <w:bCs w:val="0"/>
              </w:rPr>
            </w:pPr>
            <w:r w:rsidRPr="00AA77DA">
              <w:rPr>
                <w:b w:val="0"/>
                <w:bCs w:val="0"/>
                <w:lang w:val="en-IN"/>
              </w:rPr>
              <w:t>(s)</w:t>
            </w:r>
          </w:p>
        </w:tc>
        <w:tc>
          <w:tcPr>
            <w:tcW w:w="4005" w:type="dxa"/>
            <w:tcBorders>
              <w:top w:val="single" w:sz="8" w:space="0" w:color="AFABAB"/>
              <w:left w:val="single" w:sz="8" w:space="0" w:color="AFABAB"/>
              <w:bottom w:val="single" w:sz="8" w:space="0" w:color="AFABAB"/>
              <w:right w:val="single" w:sz="8" w:space="0" w:color="AFABAB"/>
            </w:tcBorders>
            <w:shd w:val="clear" w:color="auto" w:fill="00B0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6F49840" w14:textId="77777777" w:rsidR="00F65635" w:rsidRPr="00AA77DA" w:rsidRDefault="00F65635" w:rsidP="00C70E22">
            <w:pPr>
              <w:pStyle w:val="Heading3"/>
              <w:tabs>
                <w:tab w:val="left" w:pos="284"/>
              </w:tabs>
              <w:spacing w:before="0" w:after="0"/>
              <w:contextualSpacing/>
              <w:rPr>
                <w:b w:val="0"/>
                <w:bCs w:val="0"/>
              </w:rPr>
            </w:pPr>
            <w:r w:rsidRPr="00AA77DA">
              <w:rPr>
                <w:b w:val="0"/>
                <w:bCs w:val="0"/>
                <w:lang w:val="en-IN"/>
              </w:rPr>
              <w:t>(t)</w:t>
            </w:r>
          </w:p>
        </w:tc>
      </w:tr>
      <w:tr w:rsidR="00B012E0" w:rsidRPr="00480B62" w14:paraId="44EFDACB" w14:textId="77777777" w:rsidTr="00B012E0">
        <w:trPr>
          <w:trHeight w:val="1075"/>
        </w:trPr>
        <w:tc>
          <w:tcPr>
            <w:tcW w:w="3691" w:type="dxa"/>
            <w:tcBorders>
              <w:top w:val="single" w:sz="8" w:space="0" w:color="AFABAB"/>
              <w:left w:val="single" w:sz="8" w:space="0" w:color="AFABAB"/>
              <w:bottom w:val="single" w:sz="8" w:space="0" w:color="AFABAB"/>
              <w:right w:val="single" w:sz="8" w:space="0" w:color="AFABAB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9D9022B" w14:textId="77777777" w:rsidR="00F65635" w:rsidRDefault="00F65635" w:rsidP="00C70E22">
            <w:pPr>
              <w:pStyle w:val="Heading3"/>
              <w:tabs>
                <w:tab w:val="left" w:pos="284"/>
              </w:tabs>
              <w:spacing w:before="0"/>
              <w:contextualSpacing/>
              <w:jc w:val="center"/>
              <w:rPr>
                <w:b w:val="0"/>
                <w:bCs w:val="0"/>
                <w:lang w:val="en-IN"/>
              </w:rPr>
            </w:pPr>
            <w:r w:rsidRPr="00C535A9">
              <w:rPr>
                <w:b w:val="0"/>
                <w:bCs w:val="0"/>
                <w:lang w:val="en-IN"/>
              </w:rPr>
              <w:t>Expand and simplify</w:t>
            </w:r>
            <w:r>
              <w:rPr>
                <w:b w:val="0"/>
                <w:bCs w:val="0"/>
                <w:lang w:val="en-IN"/>
              </w:rPr>
              <w:t xml:space="preserve"> </w:t>
            </w:r>
          </w:p>
          <w:p w14:paraId="15353724" w14:textId="77777777" w:rsidR="00F65635" w:rsidRPr="00AA77DA" w:rsidRDefault="00F65635" w:rsidP="00C70E22">
            <w:pPr>
              <w:pStyle w:val="Heading3"/>
              <w:tabs>
                <w:tab w:val="left" w:pos="284"/>
              </w:tabs>
              <w:contextualSpacing/>
              <w:jc w:val="center"/>
              <w:rPr>
                <w:rFonts w:ascii="Cambria Math" w:hAnsi="Cambria Math"/>
                <w:b w:val="0"/>
                <w:bCs w:val="0"/>
                <w:i/>
                <w:iCs/>
                <w:sz w:val="28"/>
                <w:szCs w:val="28"/>
              </w:rPr>
            </w:pPr>
            <m:oMathPara>
              <m:oMathParaPr>
                <m:jc m:val="centerGroup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  <w:lang w:val="en-IN"/>
                  </w:rPr>
                  <m:t xml:space="preserve">  4</m:t>
                </m:r>
                <m:d>
                  <m:dPr>
                    <m:ctrlPr>
                      <w:rPr>
                        <w:rFonts w:ascii="Cambria Math" w:hAnsi="Cambria Math"/>
                        <w:b w:val="0"/>
                        <w:bCs w:val="0"/>
                        <w:i/>
                        <w:iCs/>
                        <w:sz w:val="28"/>
                        <w:szCs w:val="28"/>
                        <w:lang w:val="en-IN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  <w:lang w:val="en-IN"/>
                      </w:rPr>
                      <m:t>8+x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  <w:lang w:val="en-IN"/>
                  </w:rPr>
                  <m:t>+3(x-1)</m:t>
                </m:r>
              </m:oMath>
            </m:oMathPara>
          </w:p>
          <w:p w14:paraId="35911BF2" w14:textId="77777777" w:rsidR="00F65635" w:rsidRPr="00AA77DA" w:rsidRDefault="00F65635" w:rsidP="00C70E22">
            <w:pPr>
              <w:pStyle w:val="Heading3"/>
              <w:tabs>
                <w:tab w:val="left" w:pos="284"/>
              </w:tabs>
              <w:spacing w:before="0" w:after="0"/>
              <w:contextualSpacing/>
              <w:jc w:val="center"/>
              <w:rPr>
                <w:b w:val="0"/>
                <w:bCs w:val="0"/>
              </w:rPr>
            </w:pPr>
          </w:p>
        </w:tc>
        <w:tc>
          <w:tcPr>
            <w:tcW w:w="3756" w:type="dxa"/>
            <w:tcBorders>
              <w:top w:val="single" w:sz="8" w:space="0" w:color="AFABAB"/>
              <w:left w:val="single" w:sz="8" w:space="0" w:color="AFABAB"/>
              <w:bottom w:val="single" w:sz="8" w:space="0" w:color="AFABAB"/>
              <w:right w:val="single" w:sz="8" w:space="0" w:color="AFABAB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AE9F1C7" w14:textId="77777777" w:rsidR="00F65635" w:rsidRDefault="00F65635" w:rsidP="00C70E22">
            <w:pPr>
              <w:pStyle w:val="Heading3"/>
              <w:tabs>
                <w:tab w:val="left" w:pos="284"/>
              </w:tabs>
              <w:spacing w:before="80"/>
              <w:contextualSpacing/>
              <w:jc w:val="center"/>
              <w:rPr>
                <w:b w:val="0"/>
                <w:bCs w:val="0"/>
                <w:lang w:val="en-IN"/>
              </w:rPr>
            </w:pPr>
            <w:r w:rsidRPr="00C535A9">
              <w:rPr>
                <w:b w:val="0"/>
                <w:bCs w:val="0"/>
                <w:lang w:val="en-IN"/>
              </w:rPr>
              <w:t>Expand and simplify</w:t>
            </w:r>
            <w:r>
              <w:rPr>
                <w:b w:val="0"/>
                <w:bCs w:val="0"/>
                <w:lang w:val="en-IN"/>
              </w:rPr>
              <w:t xml:space="preserve"> </w:t>
            </w:r>
          </w:p>
          <w:p w14:paraId="1BED111F" w14:textId="77777777" w:rsidR="00F65635" w:rsidRPr="00AA77DA" w:rsidRDefault="00F65635" w:rsidP="00C70E22">
            <w:pPr>
              <w:pStyle w:val="Heading3"/>
              <w:tabs>
                <w:tab w:val="left" w:pos="284"/>
              </w:tabs>
              <w:contextualSpacing/>
              <w:jc w:val="center"/>
              <w:rPr>
                <w:rFonts w:ascii="Cambria Math" w:hAnsi="Cambria Math"/>
                <w:b w:val="0"/>
                <w:bCs w:val="0"/>
                <w:i/>
                <w:iCs/>
                <w:sz w:val="28"/>
                <w:szCs w:val="28"/>
              </w:rPr>
            </w:pPr>
            <m:oMathPara>
              <m:oMathParaPr>
                <m:jc m:val="centerGroup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  <w:lang w:val="en-IN"/>
                  </w:rPr>
                  <m:t xml:space="preserve">  6</m:t>
                </m:r>
                <m:d>
                  <m:dPr>
                    <m:ctrlPr>
                      <w:rPr>
                        <w:rFonts w:ascii="Cambria Math" w:hAnsi="Cambria Math"/>
                        <w:b w:val="0"/>
                        <w:bCs w:val="0"/>
                        <w:i/>
                        <w:iCs/>
                        <w:sz w:val="28"/>
                        <w:szCs w:val="28"/>
                        <w:lang w:val="en-IN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  <w:lang w:val="en-IN"/>
                      </w:rPr>
                      <m:t>1+2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  <w:lang w:val="en-IN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  <w:lang w:val="en-IN"/>
                  </w:rPr>
                  <m:t>-2(x+5)</m:t>
                </m:r>
              </m:oMath>
            </m:oMathPara>
          </w:p>
          <w:p w14:paraId="70B6A415" w14:textId="77777777" w:rsidR="00F65635" w:rsidRPr="00C535A9" w:rsidRDefault="00F65635" w:rsidP="00C70E22">
            <w:pPr>
              <w:pStyle w:val="Heading3"/>
              <w:tabs>
                <w:tab w:val="left" w:pos="284"/>
              </w:tabs>
              <w:contextualSpacing/>
              <w:jc w:val="center"/>
              <w:rPr>
                <w:b w:val="0"/>
                <w:bCs w:val="0"/>
                <w:sz w:val="28"/>
                <w:szCs w:val="28"/>
              </w:rPr>
            </w:pPr>
          </w:p>
          <w:p w14:paraId="29C1A0F5" w14:textId="77777777" w:rsidR="00F65635" w:rsidRPr="00AA77DA" w:rsidRDefault="00F65635" w:rsidP="00C70E22">
            <w:pPr>
              <w:pStyle w:val="Heading3"/>
              <w:tabs>
                <w:tab w:val="left" w:pos="284"/>
              </w:tabs>
              <w:spacing w:before="0" w:after="0"/>
              <w:contextualSpacing/>
              <w:jc w:val="center"/>
              <w:rPr>
                <w:b w:val="0"/>
                <w:bCs w:val="0"/>
              </w:rPr>
            </w:pPr>
          </w:p>
        </w:tc>
        <w:tc>
          <w:tcPr>
            <w:tcW w:w="3497" w:type="dxa"/>
            <w:tcBorders>
              <w:top w:val="single" w:sz="8" w:space="0" w:color="AFABAB"/>
              <w:left w:val="single" w:sz="8" w:space="0" w:color="AFABAB"/>
              <w:bottom w:val="single" w:sz="8" w:space="0" w:color="AFABAB"/>
              <w:right w:val="single" w:sz="8" w:space="0" w:color="AFABAB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4489D11" w14:textId="77777777" w:rsidR="00F65635" w:rsidRDefault="00F65635" w:rsidP="00C70E22">
            <w:pPr>
              <w:pStyle w:val="Heading3"/>
              <w:tabs>
                <w:tab w:val="left" w:pos="284"/>
              </w:tabs>
              <w:contextualSpacing/>
              <w:jc w:val="center"/>
              <w:rPr>
                <w:b w:val="0"/>
                <w:bCs w:val="0"/>
                <w:lang w:val="en-IN"/>
              </w:rPr>
            </w:pPr>
            <w:r w:rsidRPr="00C535A9">
              <w:rPr>
                <w:b w:val="0"/>
                <w:bCs w:val="0"/>
                <w:lang w:val="en-IN"/>
              </w:rPr>
              <w:t>Expand and simplify</w:t>
            </w:r>
            <w:r>
              <w:rPr>
                <w:b w:val="0"/>
                <w:bCs w:val="0"/>
                <w:lang w:val="en-IN"/>
              </w:rPr>
              <w:t xml:space="preserve"> </w:t>
            </w:r>
          </w:p>
          <w:p w14:paraId="70BE4248" w14:textId="77777777" w:rsidR="00F65635" w:rsidRPr="00AA77DA" w:rsidRDefault="00F65635" w:rsidP="00C70E22">
            <w:pPr>
              <w:pStyle w:val="Heading3"/>
              <w:tabs>
                <w:tab w:val="left" w:pos="284"/>
              </w:tabs>
              <w:contextualSpacing/>
              <w:jc w:val="center"/>
              <w:rPr>
                <w:rFonts w:ascii="Cambria Math" w:hAnsi="Cambria Math"/>
                <w:b w:val="0"/>
                <w:bCs w:val="0"/>
                <w:i/>
                <w:iCs/>
                <w:sz w:val="28"/>
                <w:szCs w:val="28"/>
              </w:rPr>
            </w:pPr>
            <m:oMathPara>
              <m:oMathParaPr>
                <m:jc m:val="centerGroup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  <w:lang w:val="en-IN"/>
                  </w:rPr>
                  <m:t xml:space="preserve">  7</m:t>
                </m:r>
                <m:d>
                  <m:dPr>
                    <m:ctrlPr>
                      <w:rPr>
                        <w:rFonts w:ascii="Cambria Math" w:hAnsi="Cambria Math"/>
                        <w:b w:val="0"/>
                        <w:bCs w:val="0"/>
                        <w:i/>
                        <w:iCs/>
                        <w:sz w:val="28"/>
                        <w:szCs w:val="28"/>
                        <w:lang w:val="en-IN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  <w:lang w:val="en-IN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  <w:lang w:val="en-IN"/>
                      </w:rPr>
                      <m:t>x+2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  <w:lang w:val="en-IN"/>
                  </w:rPr>
                  <m:t>-4(x-2)</m:t>
                </m:r>
              </m:oMath>
            </m:oMathPara>
          </w:p>
          <w:p w14:paraId="4E01AB55" w14:textId="77777777" w:rsidR="00F65635" w:rsidRPr="00C535A9" w:rsidRDefault="00F65635" w:rsidP="00C70E22">
            <w:pPr>
              <w:pStyle w:val="Heading3"/>
              <w:tabs>
                <w:tab w:val="left" w:pos="284"/>
              </w:tabs>
              <w:contextualSpacing/>
              <w:jc w:val="center"/>
              <w:rPr>
                <w:b w:val="0"/>
                <w:bCs w:val="0"/>
                <w:sz w:val="28"/>
                <w:szCs w:val="28"/>
              </w:rPr>
            </w:pPr>
          </w:p>
          <w:p w14:paraId="3116BA5D" w14:textId="77777777" w:rsidR="00F65635" w:rsidRPr="00AA77DA" w:rsidRDefault="00F65635" w:rsidP="00C70E22">
            <w:pPr>
              <w:pStyle w:val="Heading3"/>
              <w:tabs>
                <w:tab w:val="left" w:pos="284"/>
              </w:tabs>
              <w:spacing w:before="0" w:after="0"/>
              <w:contextualSpacing/>
              <w:jc w:val="center"/>
              <w:rPr>
                <w:b w:val="0"/>
                <w:bCs w:val="0"/>
              </w:rPr>
            </w:pPr>
          </w:p>
        </w:tc>
        <w:tc>
          <w:tcPr>
            <w:tcW w:w="4005" w:type="dxa"/>
            <w:tcBorders>
              <w:top w:val="single" w:sz="8" w:space="0" w:color="AFABAB"/>
              <w:left w:val="single" w:sz="8" w:space="0" w:color="AFABAB"/>
              <w:bottom w:val="single" w:sz="8" w:space="0" w:color="AFABAB"/>
              <w:right w:val="single" w:sz="8" w:space="0" w:color="AFABAB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FF85D7F" w14:textId="77777777" w:rsidR="00F65635" w:rsidRDefault="00F65635" w:rsidP="00C70E22">
            <w:pPr>
              <w:pStyle w:val="Heading3"/>
              <w:tabs>
                <w:tab w:val="left" w:pos="284"/>
              </w:tabs>
              <w:contextualSpacing/>
              <w:jc w:val="center"/>
              <w:rPr>
                <w:b w:val="0"/>
                <w:bCs w:val="0"/>
                <w:lang w:val="en-IN"/>
              </w:rPr>
            </w:pPr>
            <w:r w:rsidRPr="00C535A9">
              <w:rPr>
                <w:b w:val="0"/>
                <w:bCs w:val="0"/>
                <w:lang w:val="en-IN"/>
              </w:rPr>
              <w:t>Expand and simplify</w:t>
            </w:r>
            <w:r>
              <w:rPr>
                <w:b w:val="0"/>
                <w:bCs w:val="0"/>
                <w:lang w:val="en-IN"/>
              </w:rPr>
              <w:t xml:space="preserve"> </w:t>
            </w:r>
          </w:p>
          <w:p w14:paraId="0627B791" w14:textId="77777777" w:rsidR="00F65635" w:rsidRPr="00F65635" w:rsidRDefault="00F65635" w:rsidP="00C70E22">
            <w:pPr>
              <w:pStyle w:val="Heading3"/>
              <w:tabs>
                <w:tab w:val="left" w:pos="284"/>
              </w:tabs>
              <w:contextualSpacing/>
              <w:jc w:val="center"/>
              <w:rPr>
                <w:rFonts w:ascii="Cambria Math" w:hAnsi="Cambria Math"/>
                <w:b w:val="0"/>
                <w:bCs w:val="0"/>
                <w:i/>
                <w:iCs/>
                <w:sz w:val="28"/>
                <w:szCs w:val="2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  <w:lang w:val="en-IN"/>
                  </w:rPr>
                  <m:t xml:space="preserve">  6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  <w:lang w:val="en-IN"/>
                  </w:rPr>
                  <m:t>x</m:t>
                </m:r>
                <m:d>
                  <m:dPr>
                    <m:ctrlPr>
                      <w:rPr>
                        <w:rFonts w:ascii="Cambria Math" w:hAnsi="Cambria Math"/>
                        <w:b w:val="0"/>
                        <w:bCs w:val="0"/>
                        <w:i/>
                        <w:iCs/>
                        <w:sz w:val="28"/>
                        <w:szCs w:val="28"/>
                        <w:lang w:val="en-IN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  <w:lang w:val="en-IN"/>
                      </w:rPr>
                      <m:t>x+4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  <w:lang w:val="en-IN"/>
                  </w:rPr>
                  <m:t>-x(7-2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  <w:lang w:val="en-IN"/>
                  </w:rPr>
                  <m:t>x)</m:t>
                </m:r>
              </m:oMath>
            </m:oMathPara>
          </w:p>
          <w:p w14:paraId="3CB9F4C4" w14:textId="77777777" w:rsidR="00F65635" w:rsidRPr="00AA77DA" w:rsidRDefault="00F65635" w:rsidP="00C70E22">
            <w:pPr>
              <w:pStyle w:val="Heading3"/>
              <w:tabs>
                <w:tab w:val="left" w:pos="284"/>
              </w:tabs>
              <w:spacing w:before="0" w:after="0"/>
              <w:contextualSpacing/>
              <w:jc w:val="center"/>
              <w:rPr>
                <w:b w:val="0"/>
                <w:bCs w:val="0"/>
              </w:rPr>
            </w:pPr>
          </w:p>
        </w:tc>
      </w:tr>
    </w:tbl>
    <w:p w14:paraId="34E1C736" w14:textId="3A69E245" w:rsidR="0025651C" w:rsidRPr="00F65635" w:rsidRDefault="0025651C" w:rsidP="00F65635"/>
    <w:sectPr w:rsidR="0025651C" w:rsidRPr="00F65635" w:rsidSect="004C17B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0" w:orient="landscape"/>
      <w:pgMar w:top="1440" w:right="1134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A2C4D9" w14:textId="77777777" w:rsidR="00780CD6" w:rsidRDefault="00780CD6" w:rsidP="00F96C86">
      <w:r>
        <w:separator/>
      </w:r>
    </w:p>
  </w:endnote>
  <w:endnote w:type="continuationSeparator" w:id="0">
    <w:p w14:paraId="70CDC563" w14:textId="77777777" w:rsidR="00780CD6" w:rsidRDefault="00780CD6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7042D" w14:textId="77777777" w:rsidR="0070778D" w:rsidRDefault="007077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D19DE" w14:textId="77777777" w:rsidR="00176D46" w:rsidRPr="00224F09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DOCPROPERTY  Comments  \* MERGEFORMAT </w:instrText>
    </w:r>
    <w:r w:rsidRPr="00224F09">
      <w:rPr>
        <w:sz w:val="16"/>
        <w:szCs w:val="16"/>
      </w:rPr>
      <w:fldChar w:fldCharType="end"/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D250C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224F09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224F09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224F09">
      <w:rPr>
        <w:sz w:val="16"/>
        <w:szCs w:val="16"/>
      </w:rPr>
      <w:ptab w:relativeTo="margin" w:alignment="right" w:leader="none"/>
    </w: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PAGE  \* Arabic  \* MERGEFORMAT </w:instrText>
    </w:r>
    <w:r w:rsidRPr="00224F09">
      <w:rPr>
        <w:sz w:val="16"/>
        <w:szCs w:val="16"/>
      </w:rPr>
      <w:fldChar w:fldCharType="separate"/>
    </w:r>
    <w:r w:rsidRPr="00224F09">
      <w:rPr>
        <w:sz w:val="16"/>
        <w:szCs w:val="16"/>
      </w:rPr>
      <w:t>1</w:t>
    </w:r>
    <w:r w:rsidRPr="00224F09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24A89" w14:textId="77777777" w:rsidR="0070778D" w:rsidRDefault="007077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29ACA6" w14:textId="77777777" w:rsidR="00780CD6" w:rsidRDefault="00780CD6" w:rsidP="00F96C86">
      <w:r>
        <w:separator/>
      </w:r>
    </w:p>
  </w:footnote>
  <w:footnote w:type="continuationSeparator" w:id="0">
    <w:p w14:paraId="0BE9D6BC" w14:textId="77777777" w:rsidR="00780CD6" w:rsidRDefault="00780CD6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40332" w14:textId="77777777" w:rsidR="0070778D" w:rsidRDefault="007077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E2A01" w14:textId="77777777" w:rsidR="00E41A15" w:rsidRPr="000D250C" w:rsidRDefault="004534F2" w:rsidP="0070778D">
    <w:pPr>
      <w:pStyle w:val="Header"/>
      <w:tabs>
        <w:tab w:val="center" w:pos="7779"/>
        <w:tab w:val="right" w:pos="14118"/>
      </w:tabs>
      <w:ind w:firstLine="1440"/>
      <w:rPr>
        <w:b/>
        <w:bCs/>
        <w:color w:val="000000" w:themeColor="text1"/>
        <w:highlight w:val="yellow"/>
      </w:rPr>
    </w:pPr>
    <w:r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00A4968B" wp14:editId="45300FA3">
          <wp:simplePos x="0" y="0"/>
          <wp:positionH relativeFrom="column">
            <wp:posOffset>-536575</wp:posOffset>
          </wp:positionH>
          <wp:positionV relativeFrom="paragraph">
            <wp:posOffset>-125730</wp:posOffset>
          </wp:positionV>
          <wp:extent cx="3052800" cy="500400"/>
          <wp:effectExtent l="0" t="0" r="0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528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76D46"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5FD4C272" wp14:editId="003479BE">
          <wp:simplePos x="0" y="0"/>
          <wp:positionH relativeFrom="rightMargin">
            <wp:posOffset>-1764030</wp:posOffset>
          </wp:positionH>
          <wp:positionV relativeFrom="topMargin">
            <wp:posOffset>104140</wp:posOffset>
          </wp:positionV>
          <wp:extent cx="2066400" cy="9360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earsonLogo_Horizontal_Blk_RGB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D250C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782F17D5" wp14:editId="41B22DDB">
          <wp:simplePos x="0" y="0"/>
          <wp:positionH relativeFrom="column">
            <wp:posOffset>3841750</wp:posOffset>
          </wp:positionH>
          <wp:positionV relativeFrom="paragraph">
            <wp:posOffset>-201930</wp:posOffset>
          </wp:positionV>
          <wp:extent cx="1785600" cy="669600"/>
          <wp:effectExtent l="0" t="0" r="5715" b="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85600" cy="66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1CE358A" w14:textId="77777777" w:rsidR="00176D46" w:rsidRPr="002335F6" w:rsidRDefault="00176D46" w:rsidP="0070778D">
    <w:pPr>
      <w:pStyle w:val="Header"/>
      <w:tabs>
        <w:tab w:val="clear" w:pos="4680"/>
        <w:tab w:val="clear" w:pos="9360"/>
        <w:tab w:val="center" w:pos="7059"/>
      </w:tabs>
      <w:ind w:firstLine="720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94F1D" w14:textId="77777777" w:rsidR="0070778D" w:rsidRDefault="007077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3170830">
    <w:abstractNumId w:val="31"/>
  </w:num>
  <w:num w:numId="2" w16cid:durableId="528879925">
    <w:abstractNumId w:val="33"/>
  </w:num>
  <w:num w:numId="3" w16cid:durableId="55247413">
    <w:abstractNumId w:val="13"/>
  </w:num>
  <w:num w:numId="4" w16cid:durableId="551622454">
    <w:abstractNumId w:val="28"/>
  </w:num>
  <w:num w:numId="5" w16cid:durableId="108202722">
    <w:abstractNumId w:val="43"/>
  </w:num>
  <w:num w:numId="6" w16cid:durableId="512183341">
    <w:abstractNumId w:val="25"/>
  </w:num>
  <w:num w:numId="7" w16cid:durableId="1157841892">
    <w:abstractNumId w:val="39"/>
  </w:num>
  <w:num w:numId="8" w16cid:durableId="208030578">
    <w:abstractNumId w:val="29"/>
  </w:num>
  <w:num w:numId="9" w16cid:durableId="1948417258">
    <w:abstractNumId w:val="18"/>
  </w:num>
  <w:num w:numId="10" w16cid:durableId="90274348">
    <w:abstractNumId w:val="40"/>
  </w:num>
  <w:num w:numId="11" w16cid:durableId="188644979">
    <w:abstractNumId w:val="21"/>
  </w:num>
  <w:num w:numId="12" w16cid:durableId="369303706">
    <w:abstractNumId w:val="44"/>
  </w:num>
  <w:num w:numId="13" w16cid:durableId="1917935121">
    <w:abstractNumId w:val="16"/>
  </w:num>
  <w:num w:numId="14" w16cid:durableId="1639189544">
    <w:abstractNumId w:val="15"/>
  </w:num>
  <w:num w:numId="15" w16cid:durableId="274560530">
    <w:abstractNumId w:val="20"/>
  </w:num>
  <w:num w:numId="16" w16cid:durableId="1652179238">
    <w:abstractNumId w:val="0"/>
  </w:num>
  <w:num w:numId="17" w16cid:durableId="1041827228">
    <w:abstractNumId w:val="1"/>
  </w:num>
  <w:num w:numId="18" w16cid:durableId="802816290">
    <w:abstractNumId w:val="2"/>
  </w:num>
  <w:num w:numId="19" w16cid:durableId="624779582">
    <w:abstractNumId w:val="3"/>
  </w:num>
  <w:num w:numId="20" w16cid:durableId="331689105">
    <w:abstractNumId w:val="8"/>
  </w:num>
  <w:num w:numId="21" w16cid:durableId="989333982">
    <w:abstractNumId w:val="4"/>
  </w:num>
  <w:num w:numId="22" w16cid:durableId="105199172">
    <w:abstractNumId w:val="5"/>
  </w:num>
  <w:num w:numId="23" w16cid:durableId="2021278862">
    <w:abstractNumId w:val="6"/>
  </w:num>
  <w:num w:numId="24" w16cid:durableId="2063361122">
    <w:abstractNumId w:val="7"/>
  </w:num>
  <w:num w:numId="25" w16cid:durableId="1200436304">
    <w:abstractNumId w:val="9"/>
  </w:num>
  <w:num w:numId="26" w16cid:durableId="1558785592">
    <w:abstractNumId w:val="14"/>
  </w:num>
  <w:num w:numId="27" w16cid:durableId="10569141">
    <w:abstractNumId w:val="22"/>
  </w:num>
  <w:num w:numId="28" w16cid:durableId="1179350636">
    <w:abstractNumId w:val="34"/>
  </w:num>
  <w:num w:numId="29" w16cid:durableId="421872881">
    <w:abstractNumId w:val="37"/>
  </w:num>
  <w:num w:numId="30" w16cid:durableId="1289511028">
    <w:abstractNumId w:val="30"/>
  </w:num>
  <w:num w:numId="31" w16cid:durableId="690574667">
    <w:abstractNumId w:val="26"/>
  </w:num>
  <w:num w:numId="32" w16cid:durableId="1313755917">
    <w:abstractNumId w:val="42"/>
  </w:num>
  <w:num w:numId="33" w16cid:durableId="1135028635">
    <w:abstractNumId w:val="10"/>
  </w:num>
  <w:num w:numId="34" w16cid:durableId="670913175">
    <w:abstractNumId w:val="12"/>
  </w:num>
  <w:num w:numId="35" w16cid:durableId="1406802644">
    <w:abstractNumId w:val="24"/>
  </w:num>
  <w:num w:numId="36" w16cid:durableId="1222325029">
    <w:abstractNumId w:val="41"/>
  </w:num>
  <w:num w:numId="37" w16cid:durableId="1457025537">
    <w:abstractNumId w:val="38"/>
  </w:num>
  <w:num w:numId="38" w16cid:durableId="36011643">
    <w:abstractNumId w:val="17"/>
  </w:num>
  <w:num w:numId="39" w16cid:durableId="2044671571">
    <w:abstractNumId w:val="27"/>
  </w:num>
  <w:num w:numId="40" w16cid:durableId="2120636541">
    <w:abstractNumId w:val="19"/>
  </w:num>
  <w:num w:numId="41" w16cid:durableId="1873684670">
    <w:abstractNumId w:val="36"/>
  </w:num>
  <w:num w:numId="42" w16cid:durableId="1154641279">
    <w:abstractNumId w:val="35"/>
  </w:num>
  <w:num w:numId="43" w16cid:durableId="238097802">
    <w:abstractNumId w:val="32"/>
  </w:num>
  <w:num w:numId="44" w16cid:durableId="1751805441">
    <w:abstractNumId w:val="23"/>
  </w:num>
  <w:num w:numId="45" w16cid:durableId="193554899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859"/>
    <w:rsid w:val="00007622"/>
    <w:rsid w:val="000215EF"/>
    <w:rsid w:val="00021D16"/>
    <w:rsid w:val="00023C3F"/>
    <w:rsid w:val="00026485"/>
    <w:rsid w:val="00040DC4"/>
    <w:rsid w:val="00052590"/>
    <w:rsid w:val="00071591"/>
    <w:rsid w:val="00080588"/>
    <w:rsid w:val="000B58C5"/>
    <w:rsid w:val="000B6024"/>
    <w:rsid w:val="000C0CDD"/>
    <w:rsid w:val="000D250C"/>
    <w:rsid w:val="000D3A31"/>
    <w:rsid w:val="000E59C3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82859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24F09"/>
    <w:rsid w:val="002335F6"/>
    <w:rsid w:val="002410F0"/>
    <w:rsid w:val="00245DAB"/>
    <w:rsid w:val="00254534"/>
    <w:rsid w:val="00254C8D"/>
    <w:rsid w:val="0025651C"/>
    <w:rsid w:val="00264E53"/>
    <w:rsid w:val="002C26DC"/>
    <w:rsid w:val="002C64D2"/>
    <w:rsid w:val="002D2996"/>
    <w:rsid w:val="002D420D"/>
    <w:rsid w:val="002E1913"/>
    <w:rsid w:val="002E59BD"/>
    <w:rsid w:val="002F2E7A"/>
    <w:rsid w:val="00301EA6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04FD7"/>
    <w:rsid w:val="00414E4C"/>
    <w:rsid w:val="0042772B"/>
    <w:rsid w:val="00427765"/>
    <w:rsid w:val="004319C5"/>
    <w:rsid w:val="00432367"/>
    <w:rsid w:val="004534F2"/>
    <w:rsid w:val="00454B75"/>
    <w:rsid w:val="00454E32"/>
    <w:rsid w:val="00456745"/>
    <w:rsid w:val="00480B62"/>
    <w:rsid w:val="004A5561"/>
    <w:rsid w:val="004C17B3"/>
    <w:rsid w:val="004F3CC9"/>
    <w:rsid w:val="00515261"/>
    <w:rsid w:val="00520BD4"/>
    <w:rsid w:val="00531007"/>
    <w:rsid w:val="005445CC"/>
    <w:rsid w:val="00555A91"/>
    <w:rsid w:val="00555F62"/>
    <w:rsid w:val="0056250F"/>
    <w:rsid w:val="00582CDC"/>
    <w:rsid w:val="00592E9A"/>
    <w:rsid w:val="005A45A7"/>
    <w:rsid w:val="005A6231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0778D"/>
    <w:rsid w:val="00720115"/>
    <w:rsid w:val="00736519"/>
    <w:rsid w:val="00755C2E"/>
    <w:rsid w:val="00765C0F"/>
    <w:rsid w:val="00775890"/>
    <w:rsid w:val="00780CD6"/>
    <w:rsid w:val="00795759"/>
    <w:rsid w:val="007A4890"/>
    <w:rsid w:val="007B5D50"/>
    <w:rsid w:val="007C2BB7"/>
    <w:rsid w:val="007D13E0"/>
    <w:rsid w:val="007D556D"/>
    <w:rsid w:val="007D7C49"/>
    <w:rsid w:val="007E456E"/>
    <w:rsid w:val="00807C06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2D65"/>
    <w:rsid w:val="00976EF7"/>
    <w:rsid w:val="00977797"/>
    <w:rsid w:val="00991B5F"/>
    <w:rsid w:val="009A2CFF"/>
    <w:rsid w:val="009C5D3E"/>
    <w:rsid w:val="009D4119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12E0"/>
    <w:rsid w:val="00B040C6"/>
    <w:rsid w:val="00B24982"/>
    <w:rsid w:val="00B76298"/>
    <w:rsid w:val="00B80A3F"/>
    <w:rsid w:val="00B95FDB"/>
    <w:rsid w:val="00B970F8"/>
    <w:rsid w:val="00BA33D5"/>
    <w:rsid w:val="00BA5073"/>
    <w:rsid w:val="00BB581F"/>
    <w:rsid w:val="00BC3620"/>
    <w:rsid w:val="00BC73E7"/>
    <w:rsid w:val="00BE03CE"/>
    <w:rsid w:val="00BF6268"/>
    <w:rsid w:val="00BF6E23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D0B85"/>
    <w:rsid w:val="00CF070A"/>
    <w:rsid w:val="00D06668"/>
    <w:rsid w:val="00D11E60"/>
    <w:rsid w:val="00D43B61"/>
    <w:rsid w:val="00D447ED"/>
    <w:rsid w:val="00D44C04"/>
    <w:rsid w:val="00D45259"/>
    <w:rsid w:val="00D503D6"/>
    <w:rsid w:val="00D56BB2"/>
    <w:rsid w:val="00D6043B"/>
    <w:rsid w:val="00D95650"/>
    <w:rsid w:val="00D9679B"/>
    <w:rsid w:val="00DC38B2"/>
    <w:rsid w:val="00DD3B43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46DE0"/>
    <w:rsid w:val="00F5319F"/>
    <w:rsid w:val="00F6006A"/>
    <w:rsid w:val="00F64623"/>
    <w:rsid w:val="00F649D2"/>
    <w:rsid w:val="00F65635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7B3FFB"/>
  <w15:docId w15:val="{0843C4CF-9372-45CF-B71B-73798D819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paragraph" w:styleId="NormalWeb">
    <w:name w:val="Normal (Web)"/>
    <w:basedOn w:val="Normal"/>
    <w:uiPriority w:val="99"/>
    <w:semiHidden/>
    <w:unhideWhenUsed/>
    <w:rsid w:val="00480B62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4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2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ynet\Documents\Custom%20Office%20Templates\ETF%20handout%20template_landscap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4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ETF handout template_landscape</Template>
  <TotalTime>2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655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Lynette Woodward</dc:creator>
  <cp:keywords/>
  <dc:description/>
  <cp:lastModifiedBy>Elizabeth Parker</cp:lastModifiedBy>
  <cp:revision>2</cp:revision>
  <cp:lastPrinted>2021-03-09T11:45:00Z</cp:lastPrinted>
  <dcterms:created xsi:type="dcterms:W3CDTF">2023-03-20T11:02:00Z</dcterms:created>
  <dcterms:modified xsi:type="dcterms:W3CDTF">2023-03-20T11:02:00Z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